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12E" w:rsidRDefault="009E412E" w:rsidP="009E412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tbl>
      <w:tblPr>
        <w:tblW w:w="9360" w:type="dxa"/>
        <w:tblInd w:w="-4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3" w:type="dxa"/>
        </w:tblCellMar>
        <w:tblLook w:val="04A0" w:firstRow="1" w:lastRow="0" w:firstColumn="1" w:lastColumn="0" w:noHBand="0" w:noVBand="1"/>
      </w:tblPr>
      <w:tblGrid>
        <w:gridCol w:w="497"/>
        <w:gridCol w:w="5741"/>
        <w:gridCol w:w="1560"/>
        <w:gridCol w:w="1562"/>
      </w:tblGrid>
      <w:tr w:rsidR="009E412E" w:rsidTr="0066353B">
        <w:trPr>
          <w:trHeight w:val="357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E412E" w:rsidRDefault="009E412E" w:rsidP="0066353B">
            <w:pPr>
              <w:suppressAutoHyphens/>
              <w:snapToGrid w:val="0"/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Calibri" w:hAnsi="Times New Roman" w:cs="Times New Roman"/>
                <w:b/>
                <w:lang w:eastAsia="ar-SA"/>
              </w:rPr>
              <w:t>Lp</w:t>
            </w:r>
            <w:proofErr w:type="spellEnd"/>
          </w:p>
        </w:tc>
        <w:tc>
          <w:tcPr>
            <w:tcW w:w="5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E412E" w:rsidRDefault="009E412E" w:rsidP="0066353B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lang w:eastAsia="ar-SA"/>
              </w:rPr>
              <w:t xml:space="preserve">Rodzaj czynności w postępowaniu rekrutacyjnym </w:t>
            </w:r>
            <w:r>
              <w:rPr>
                <w:rFonts w:ascii="Times New Roman" w:eastAsia="Calibri" w:hAnsi="Times New Roman" w:cs="Times New Roman"/>
                <w:b/>
                <w:lang w:eastAsia="ar-SA"/>
              </w:rPr>
              <w:br/>
              <w:t>i uzupełniającym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E412E" w:rsidRDefault="009E412E" w:rsidP="0066353B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lang w:eastAsia="ar-SA"/>
              </w:rPr>
              <w:t>Data rozpoczęcia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E412E" w:rsidRDefault="009E412E" w:rsidP="0066353B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lang w:eastAsia="ar-SA"/>
              </w:rPr>
              <w:t>Data zakończenia</w:t>
            </w:r>
          </w:p>
        </w:tc>
      </w:tr>
      <w:tr w:rsidR="009E412E" w:rsidTr="0066353B">
        <w:trPr>
          <w:trHeight w:val="454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E412E" w:rsidRDefault="009E412E" w:rsidP="006635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1.</w:t>
            </w:r>
          </w:p>
        </w:tc>
        <w:tc>
          <w:tcPr>
            <w:tcW w:w="5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E412E" w:rsidRDefault="009E412E" w:rsidP="0066353B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 xml:space="preserve">Złożenie wniosku o przyjęcie dziecka do przedszkola </w:t>
            </w:r>
            <w:r>
              <w:rPr>
                <w:rFonts w:ascii="Times New Roman" w:eastAsia="Calibri" w:hAnsi="Times New Roman" w:cs="Times New Roman"/>
                <w:lang w:eastAsia="ar-SA"/>
              </w:rPr>
              <w:br/>
              <w:t xml:space="preserve">wraz z dokumentami potwierdzającymi spełnienie </w:t>
            </w:r>
            <w:r>
              <w:rPr>
                <w:rFonts w:ascii="Times New Roman" w:eastAsia="Calibri" w:hAnsi="Times New Roman" w:cs="Times New Roman"/>
                <w:lang w:eastAsia="ar-SA"/>
              </w:rPr>
              <w:br/>
              <w:t xml:space="preserve">przez kandydata kryteriów branych pod uwagę </w:t>
            </w:r>
            <w:r>
              <w:rPr>
                <w:rFonts w:ascii="Times New Roman" w:eastAsia="Calibri" w:hAnsi="Times New Roman" w:cs="Times New Roman"/>
                <w:lang w:eastAsia="ar-SA"/>
              </w:rPr>
              <w:br/>
              <w:t>w postępowaniu rekrutacyjnym.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E412E" w:rsidRDefault="009E412E" w:rsidP="0066353B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01.03.2021</w:t>
            </w:r>
          </w:p>
          <w:p w:rsidR="009E412E" w:rsidRDefault="009E412E" w:rsidP="0066353B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7:30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E412E" w:rsidRDefault="009E412E" w:rsidP="0066353B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26.03.2021 godz. 15:30</w:t>
            </w:r>
          </w:p>
        </w:tc>
      </w:tr>
      <w:tr w:rsidR="009E412E" w:rsidTr="0066353B">
        <w:trPr>
          <w:trHeight w:val="454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E412E" w:rsidRDefault="009E412E" w:rsidP="006635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2.</w:t>
            </w:r>
          </w:p>
        </w:tc>
        <w:tc>
          <w:tcPr>
            <w:tcW w:w="5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E412E" w:rsidRDefault="009E412E" w:rsidP="0066353B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 xml:space="preserve">Weryfikacja przez komisję rekrutacyjną wniosków </w:t>
            </w:r>
            <w:r>
              <w:rPr>
                <w:rFonts w:ascii="Times New Roman" w:eastAsia="Calibri" w:hAnsi="Times New Roman" w:cs="Times New Roman"/>
                <w:lang w:eastAsia="ar-SA"/>
              </w:rPr>
              <w:br/>
              <w:t xml:space="preserve">do przedszkola  i dokumentów potwierdzających  spełnienie przez kandydata kryteriów branych pod uwagę </w:t>
            </w:r>
            <w:r>
              <w:rPr>
                <w:rFonts w:ascii="Times New Roman" w:eastAsia="Calibri" w:hAnsi="Times New Roman" w:cs="Times New Roman"/>
                <w:lang w:eastAsia="ar-SA"/>
              </w:rPr>
              <w:br/>
              <w:t>w postępowaniu rekrutacyjnym.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E412E" w:rsidRDefault="009E412E" w:rsidP="0066353B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29.03.2021 godz. 8:00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E412E" w:rsidRDefault="009E412E" w:rsidP="0066353B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31.03.2021 godz. 15:00</w:t>
            </w:r>
          </w:p>
        </w:tc>
      </w:tr>
      <w:tr w:rsidR="009E412E" w:rsidTr="0066353B">
        <w:trPr>
          <w:trHeight w:val="454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E412E" w:rsidRDefault="009E412E" w:rsidP="006635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3.</w:t>
            </w:r>
          </w:p>
        </w:tc>
        <w:tc>
          <w:tcPr>
            <w:tcW w:w="5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E412E" w:rsidRDefault="009E412E" w:rsidP="0066353B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>Podanie do publicznej wiadomości przez komisję rekrutacyjną listy kandydatów zakwalifikowanych i kandydatów niezakwalifikowanych w postępowaniu rekrutacyjnym.</w:t>
            </w:r>
          </w:p>
        </w:tc>
        <w:tc>
          <w:tcPr>
            <w:tcW w:w="31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E412E" w:rsidRDefault="009E412E" w:rsidP="0066353B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01.04.2021 do godz. 13:00</w:t>
            </w:r>
          </w:p>
        </w:tc>
      </w:tr>
      <w:tr w:rsidR="009E412E" w:rsidTr="0066353B">
        <w:trPr>
          <w:trHeight w:val="454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E412E" w:rsidRDefault="009E412E" w:rsidP="006635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4.</w:t>
            </w:r>
          </w:p>
        </w:tc>
        <w:tc>
          <w:tcPr>
            <w:tcW w:w="5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E412E" w:rsidRDefault="009E412E" w:rsidP="0066353B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 xml:space="preserve">Pisemne potwierdzanie woli przyjęcia dziecka </w:t>
            </w:r>
          </w:p>
          <w:p w:rsidR="009E412E" w:rsidRDefault="009E412E" w:rsidP="0066353B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>do przedszkola przez rodzica kandydata.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E412E" w:rsidRDefault="009E412E" w:rsidP="0066353B">
            <w:pPr>
              <w:suppressAutoHyphens/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01.04.2021 godz. 8:00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E412E" w:rsidRDefault="009E412E" w:rsidP="0066353B">
            <w:pPr>
              <w:suppressAutoHyphens/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09.04.2021 godz. 15:00</w:t>
            </w:r>
          </w:p>
        </w:tc>
      </w:tr>
      <w:tr w:rsidR="009E412E" w:rsidTr="0066353B">
        <w:trPr>
          <w:trHeight w:val="454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E412E" w:rsidRDefault="009E412E" w:rsidP="006635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5.</w:t>
            </w:r>
          </w:p>
        </w:tc>
        <w:tc>
          <w:tcPr>
            <w:tcW w:w="5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E412E" w:rsidRDefault="009E412E" w:rsidP="0066353B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>Podanie do publicznej wiadomości przez komisję rekrutacyjną listy kandydatów przyjętych i kandydatów nieprzyjętych</w:t>
            </w:r>
          </w:p>
          <w:p w:rsidR="009E412E" w:rsidRDefault="009E412E" w:rsidP="0066353B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>w postępowaniu rekrutacyjnym.</w:t>
            </w:r>
          </w:p>
        </w:tc>
        <w:tc>
          <w:tcPr>
            <w:tcW w:w="31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E412E" w:rsidRDefault="009E412E" w:rsidP="0066353B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12.04.2021 do godz. 13:00</w:t>
            </w:r>
          </w:p>
        </w:tc>
      </w:tr>
      <w:tr w:rsidR="009E412E" w:rsidTr="0066353B">
        <w:trPr>
          <w:trHeight w:val="454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E412E" w:rsidRDefault="009E412E" w:rsidP="006635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6.</w:t>
            </w:r>
          </w:p>
        </w:tc>
        <w:tc>
          <w:tcPr>
            <w:tcW w:w="5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E412E" w:rsidRDefault="009E412E" w:rsidP="0066353B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>Postępowanie uzupełniające - Złożenie wniosku o przyjęcie dziecka do przedszkola  wraz z dokumentami potwierdzającymi spełnienie przez kandydata kryteriów branych pod uwagę w postępowaniu rekrutacyjnym uzupełniającym.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E412E" w:rsidRDefault="009E412E" w:rsidP="0066353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10.05.2021</w:t>
            </w:r>
          </w:p>
          <w:p w:rsidR="009E412E" w:rsidRDefault="009E412E" w:rsidP="0066353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7:30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E412E" w:rsidRDefault="009E412E" w:rsidP="0066353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14.05.2021</w:t>
            </w:r>
          </w:p>
          <w:p w:rsidR="009E412E" w:rsidRDefault="009E412E" w:rsidP="0066353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15:30</w:t>
            </w:r>
          </w:p>
        </w:tc>
      </w:tr>
      <w:tr w:rsidR="009E412E" w:rsidTr="0066353B">
        <w:trPr>
          <w:trHeight w:val="454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E412E" w:rsidRDefault="009E412E" w:rsidP="006635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7.</w:t>
            </w:r>
          </w:p>
        </w:tc>
        <w:tc>
          <w:tcPr>
            <w:tcW w:w="5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E412E" w:rsidRDefault="009E412E" w:rsidP="0066353B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>Postępowanie uzupełniające - Weryfikacja przez komisję rekrutacyjną wniosków do przedszkola i dokumentów potwierdzających  spełnienie przez kandydata kryteriów branych pod uwagę w postępowaniu rekrutacyjnym uzupełniającym.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E412E" w:rsidRDefault="009E412E" w:rsidP="0066353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17.05.2021</w:t>
            </w:r>
          </w:p>
          <w:p w:rsidR="009E412E" w:rsidRDefault="009E412E" w:rsidP="0066353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7:30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E412E" w:rsidRDefault="009E412E" w:rsidP="0066353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18.05.2021</w:t>
            </w:r>
          </w:p>
          <w:p w:rsidR="009E412E" w:rsidRDefault="009E412E" w:rsidP="0066353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15:30</w:t>
            </w:r>
          </w:p>
        </w:tc>
      </w:tr>
      <w:tr w:rsidR="009E412E" w:rsidTr="0066353B">
        <w:trPr>
          <w:trHeight w:val="454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E412E" w:rsidRDefault="009E412E" w:rsidP="006635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8.</w:t>
            </w:r>
          </w:p>
        </w:tc>
        <w:tc>
          <w:tcPr>
            <w:tcW w:w="5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E412E" w:rsidRDefault="009E412E" w:rsidP="0066353B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>Postępowanie uzupełniające - Podanie do publicznej wiadomości przez komisję rekrutacyjną listy kandydatów zakwalifikowanych i kandydatów niezakwalifikowanych</w:t>
            </w:r>
            <w:r>
              <w:rPr>
                <w:rFonts w:ascii="Times New Roman" w:eastAsia="Calibri" w:hAnsi="Times New Roman" w:cs="Times New Roman"/>
                <w:lang w:eastAsia="ar-SA"/>
              </w:rPr>
              <w:br/>
              <w:t>w postępowaniu rekrutacyjnym uzupełniającym.</w:t>
            </w:r>
          </w:p>
        </w:tc>
        <w:tc>
          <w:tcPr>
            <w:tcW w:w="31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E412E" w:rsidRDefault="009E412E" w:rsidP="0066353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19.05.2021</w:t>
            </w:r>
          </w:p>
          <w:p w:rsidR="009E412E" w:rsidRDefault="009E412E" w:rsidP="0066353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13:00</w:t>
            </w:r>
          </w:p>
        </w:tc>
      </w:tr>
      <w:tr w:rsidR="009E412E" w:rsidTr="0066353B">
        <w:trPr>
          <w:trHeight w:val="454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E412E" w:rsidRDefault="009E412E" w:rsidP="006635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9.</w:t>
            </w:r>
          </w:p>
        </w:tc>
        <w:tc>
          <w:tcPr>
            <w:tcW w:w="5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E412E" w:rsidRDefault="009E412E" w:rsidP="0066353B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>Postępowanie uzupełniające - Potwierdzanie przez rodzica kandydata woli przyjęcia w postaci pisemnego oświadczenia w postępowaniu rekrutacyjnym uzupełniającym.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E412E" w:rsidRDefault="009E412E" w:rsidP="0066353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19.05.2021</w:t>
            </w:r>
          </w:p>
          <w:p w:rsidR="009E412E" w:rsidRDefault="009E412E" w:rsidP="0066353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7:30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E412E" w:rsidRDefault="009E412E" w:rsidP="0066353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20.05.2021</w:t>
            </w:r>
          </w:p>
          <w:p w:rsidR="009E412E" w:rsidRDefault="009E412E" w:rsidP="0066353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15:30</w:t>
            </w:r>
          </w:p>
        </w:tc>
      </w:tr>
      <w:tr w:rsidR="009E412E" w:rsidTr="0066353B">
        <w:trPr>
          <w:trHeight w:val="454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E412E" w:rsidRDefault="009E412E" w:rsidP="0066353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10.</w:t>
            </w:r>
          </w:p>
        </w:tc>
        <w:tc>
          <w:tcPr>
            <w:tcW w:w="5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E412E" w:rsidRDefault="009E412E" w:rsidP="0066353B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>Postępowanie uzupełniające - Podanie do publicznej wiadomości przez komisję rekrutacyjną listy kandydatów przyjętych i kandydatów nieprzyjętych w postępowaniu rekrutacyjnym uzupełniającym.</w:t>
            </w:r>
          </w:p>
        </w:tc>
        <w:tc>
          <w:tcPr>
            <w:tcW w:w="31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E412E" w:rsidRDefault="009E412E" w:rsidP="0066353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21.05.2021</w:t>
            </w:r>
          </w:p>
          <w:p w:rsidR="009E412E" w:rsidRDefault="009E412E" w:rsidP="0066353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13:00</w:t>
            </w:r>
          </w:p>
        </w:tc>
      </w:tr>
    </w:tbl>
    <w:p w:rsidR="00905C57" w:rsidRDefault="009E412E"/>
    <w:sectPr w:rsidR="00905C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FD4"/>
    <w:rsid w:val="0065017B"/>
    <w:rsid w:val="00706FD4"/>
    <w:rsid w:val="009E412E"/>
    <w:rsid w:val="00A32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ED63B3-AF58-452A-83D4-4F00EFBC4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412E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2D6AFA00</Template>
  <TotalTime>0</TotalTime>
  <Pages>1</Pages>
  <Words>322</Words>
  <Characters>1932</Characters>
  <Application>Microsoft Office Word</Application>
  <DocSecurity>0</DocSecurity>
  <Lines>16</Lines>
  <Paragraphs>4</Paragraphs>
  <ScaleCrop>false</ScaleCrop>
  <Company/>
  <LinksUpToDate>false</LinksUpToDate>
  <CharactersWithSpaces>2250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Krzywiec</dc:creator>
  <cp:keywords/>
  <dc:description/>
  <cp:lastModifiedBy>Karolina Krzywiec</cp:lastModifiedBy>
  <cp:revision>2</cp:revision>
  <dcterms:created xsi:type="dcterms:W3CDTF">2021-02-26T07:54:00Z</dcterms:created>
  <dcterms:modified xsi:type="dcterms:W3CDTF">2021-02-26T07:54:00Z</dcterms:modified>
</cp:coreProperties>
</file>