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536" w:rsidRPr="00516A71" w:rsidRDefault="00A62536" w:rsidP="00A62536">
      <w:pPr>
        <w:pStyle w:val="NormalnyWeb"/>
        <w:spacing w:before="0" w:beforeAutospacing="0" w:after="0" w:afterAutospacing="0" w:line="276" w:lineRule="auto"/>
        <w:jc w:val="center"/>
        <w:rPr>
          <w:b/>
          <w:sz w:val="32"/>
        </w:rPr>
      </w:pPr>
      <w:r w:rsidRPr="00516A71">
        <w:rPr>
          <w:b/>
          <w:bCs/>
          <w:sz w:val="32"/>
        </w:rPr>
        <w:t xml:space="preserve">ZARZĄDZENIE NR </w:t>
      </w:r>
      <w:r w:rsidR="001272F0">
        <w:rPr>
          <w:b/>
          <w:bCs/>
          <w:sz w:val="32"/>
        </w:rPr>
        <w:t>4</w:t>
      </w:r>
      <w:r w:rsidR="00600217">
        <w:rPr>
          <w:b/>
          <w:bCs/>
          <w:sz w:val="32"/>
        </w:rPr>
        <w:t>/2020</w:t>
      </w:r>
    </w:p>
    <w:p w:rsidR="00A62536" w:rsidRPr="003B0D50" w:rsidRDefault="00A62536" w:rsidP="00A62536">
      <w:pPr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A62536" w:rsidRPr="0010309F" w:rsidRDefault="00A62536" w:rsidP="00A8533F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4"/>
        </w:rPr>
      </w:pPr>
      <w:r w:rsidRPr="00516A71">
        <w:rPr>
          <w:rFonts w:ascii="Times New Roman" w:hAnsi="Times New Roman" w:cs="Times New Roman"/>
          <w:b/>
          <w:sz w:val="28"/>
          <w:szCs w:val="24"/>
        </w:rPr>
        <w:t xml:space="preserve">Dyrektora Publicznej Szkoły Podstawowej nr 1 </w:t>
      </w:r>
      <w:r w:rsidR="00A8533F" w:rsidRPr="00516A71">
        <w:rPr>
          <w:rFonts w:ascii="Times New Roman" w:hAnsi="Times New Roman" w:cs="Times New Roman"/>
          <w:b/>
          <w:sz w:val="28"/>
          <w:szCs w:val="24"/>
        </w:rPr>
        <w:br/>
      </w:r>
      <w:r w:rsidRPr="00516A71">
        <w:rPr>
          <w:rFonts w:ascii="Times New Roman" w:hAnsi="Times New Roman" w:cs="Times New Roman"/>
          <w:b/>
          <w:sz w:val="28"/>
          <w:szCs w:val="24"/>
        </w:rPr>
        <w:t>im. Stefana Żeromskiego w Pionkach</w:t>
      </w:r>
      <w:r w:rsidR="00A8533F" w:rsidRPr="00516A71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516A71">
        <w:rPr>
          <w:rFonts w:ascii="Times New Roman" w:hAnsi="Times New Roman" w:cs="Times New Roman"/>
          <w:b/>
          <w:sz w:val="28"/>
          <w:szCs w:val="24"/>
        </w:rPr>
        <w:t xml:space="preserve">z dnia </w:t>
      </w:r>
      <w:r w:rsidR="00FC4E1C">
        <w:rPr>
          <w:rFonts w:ascii="Times New Roman" w:hAnsi="Times New Roman" w:cs="Times New Roman"/>
          <w:b/>
          <w:sz w:val="28"/>
          <w:szCs w:val="24"/>
        </w:rPr>
        <w:t>10</w:t>
      </w:r>
      <w:r w:rsidR="007C6B72" w:rsidRPr="0010309F">
        <w:rPr>
          <w:rFonts w:ascii="Times New Roman" w:hAnsi="Times New Roman" w:cs="Times New Roman"/>
          <w:b/>
          <w:color w:val="FF0000"/>
          <w:sz w:val="28"/>
          <w:szCs w:val="24"/>
        </w:rPr>
        <w:t xml:space="preserve"> </w:t>
      </w:r>
      <w:r w:rsidR="001272F0">
        <w:rPr>
          <w:rFonts w:ascii="Times New Roman" w:hAnsi="Times New Roman" w:cs="Times New Roman"/>
          <w:b/>
          <w:sz w:val="28"/>
          <w:szCs w:val="24"/>
        </w:rPr>
        <w:t>lutego 2021</w:t>
      </w:r>
      <w:r w:rsidR="00A8533F" w:rsidRPr="0034648E">
        <w:rPr>
          <w:rFonts w:ascii="Times New Roman" w:hAnsi="Times New Roman" w:cs="Times New Roman"/>
          <w:b/>
          <w:sz w:val="28"/>
          <w:szCs w:val="24"/>
        </w:rPr>
        <w:t>r.</w:t>
      </w:r>
    </w:p>
    <w:p w:rsidR="00A8533F" w:rsidRPr="003B0D50" w:rsidRDefault="00A8533F" w:rsidP="00A8533F">
      <w:pPr>
        <w:spacing w:after="0"/>
        <w:jc w:val="both"/>
        <w:rPr>
          <w:rFonts w:ascii="Times New Roman" w:hAnsi="Times New Roman" w:cs="Times New Roman"/>
          <w:szCs w:val="24"/>
        </w:rPr>
      </w:pPr>
    </w:p>
    <w:p w:rsidR="007C6B72" w:rsidRPr="00DB7262" w:rsidRDefault="00A8533F" w:rsidP="007C6B7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6B72">
        <w:rPr>
          <w:rFonts w:ascii="Times New Roman" w:hAnsi="Times New Roman" w:cs="Times New Roman"/>
          <w:sz w:val="28"/>
          <w:szCs w:val="28"/>
        </w:rPr>
        <w:tab/>
      </w:r>
      <w:r w:rsidR="007C6B72" w:rsidRPr="003B0D50">
        <w:rPr>
          <w:rFonts w:ascii="Times New Roman" w:hAnsi="Times New Roman" w:cs="Times New Roman"/>
          <w:sz w:val="24"/>
          <w:szCs w:val="24"/>
        </w:rPr>
        <w:t xml:space="preserve">Na podstawie Zarządzenia Nr </w:t>
      </w:r>
      <w:r w:rsidR="001272F0">
        <w:rPr>
          <w:rFonts w:ascii="Times New Roman" w:hAnsi="Times New Roman" w:cs="Times New Roman"/>
          <w:sz w:val="24"/>
          <w:szCs w:val="24"/>
        </w:rPr>
        <w:t>9</w:t>
      </w:r>
      <w:r w:rsidR="00B116D1">
        <w:rPr>
          <w:rFonts w:ascii="Times New Roman" w:hAnsi="Times New Roman" w:cs="Times New Roman"/>
          <w:sz w:val="24"/>
          <w:szCs w:val="24"/>
        </w:rPr>
        <w:t>/202</w:t>
      </w:r>
      <w:r w:rsidR="001272F0">
        <w:rPr>
          <w:rFonts w:ascii="Times New Roman" w:hAnsi="Times New Roman" w:cs="Times New Roman"/>
          <w:sz w:val="24"/>
          <w:szCs w:val="24"/>
        </w:rPr>
        <w:t>1</w:t>
      </w:r>
      <w:r w:rsidR="007C6B72" w:rsidRPr="003B0D50">
        <w:rPr>
          <w:rFonts w:ascii="Times New Roman" w:hAnsi="Times New Roman" w:cs="Times New Roman"/>
          <w:sz w:val="24"/>
          <w:szCs w:val="24"/>
        </w:rPr>
        <w:t xml:space="preserve"> Burmistrza Miasta Pionki </w:t>
      </w:r>
      <w:r w:rsidR="007C6B72" w:rsidRPr="003B0D50">
        <w:rPr>
          <w:rFonts w:ascii="Times New Roman" w:hAnsi="Times New Roman" w:cs="Times New Roman"/>
          <w:sz w:val="24"/>
          <w:szCs w:val="24"/>
        </w:rPr>
        <w:br/>
        <w:t xml:space="preserve">z dnia </w:t>
      </w:r>
      <w:r w:rsidR="00B116D1">
        <w:rPr>
          <w:rFonts w:ascii="Times New Roman" w:hAnsi="Times New Roman" w:cs="Times New Roman"/>
          <w:sz w:val="24"/>
          <w:szCs w:val="24"/>
        </w:rPr>
        <w:t>2</w:t>
      </w:r>
      <w:r w:rsidR="001272F0">
        <w:rPr>
          <w:rFonts w:ascii="Times New Roman" w:hAnsi="Times New Roman" w:cs="Times New Roman"/>
          <w:sz w:val="24"/>
          <w:szCs w:val="24"/>
        </w:rPr>
        <w:t>7 stycznia 2021</w:t>
      </w:r>
      <w:r w:rsidR="007C6B72" w:rsidRPr="003B0D50">
        <w:rPr>
          <w:rFonts w:ascii="Times New Roman" w:hAnsi="Times New Roman" w:cs="Times New Roman"/>
          <w:sz w:val="24"/>
          <w:szCs w:val="24"/>
        </w:rPr>
        <w:t xml:space="preserve">r. </w:t>
      </w:r>
      <w:r w:rsidR="007C6B72" w:rsidRPr="003B0D50">
        <w:rPr>
          <w:rFonts w:ascii="Times New Roman" w:hAnsi="Times New Roman" w:cs="Times New Roman"/>
          <w:bCs/>
          <w:sz w:val="24"/>
          <w:szCs w:val="24"/>
        </w:rPr>
        <w:t xml:space="preserve">w sprawie określenia terminów przeprowadzania postępowania rekrutacyjnego i postępowania uzupełniającego, w tym terminów składania dokumentów </w:t>
      </w:r>
      <w:r w:rsidR="00DB7262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7C6B72" w:rsidRPr="003B0D50">
        <w:rPr>
          <w:rFonts w:ascii="Times New Roman" w:hAnsi="Times New Roman" w:cs="Times New Roman"/>
          <w:bCs/>
          <w:sz w:val="24"/>
          <w:szCs w:val="24"/>
        </w:rPr>
        <w:t>na rok szkolny 20</w:t>
      </w:r>
      <w:r w:rsidR="001272F0">
        <w:rPr>
          <w:rFonts w:ascii="Times New Roman" w:hAnsi="Times New Roman" w:cs="Times New Roman"/>
          <w:bCs/>
          <w:sz w:val="24"/>
          <w:szCs w:val="24"/>
        </w:rPr>
        <w:t>21</w:t>
      </w:r>
      <w:r w:rsidR="007C6B72" w:rsidRPr="003B0D50">
        <w:rPr>
          <w:rFonts w:ascii="Times New Roman" w:hAnsi="Times New Roman" w:cs="Times New Roman"/>
          <w:bCs/>
          <w:sz w:val="24"/>
          <w:szCs w:val="24"/>
        </w:rPr>
        <w:t>/202</w:t>
      </w:r>
      <w:r w:rsidR="001272F0">
        <w:rPr>
          <w:rFonts w:ascii="Times New Roman" w:hAnsi="Times New Roman" w:cs="Times New Roman"/>
          <w:bCs/>
          <w:sz w:val="24"/>
          <w:szCs w:val="24"/>
        </w:rPr>
        <w:t>2</w:t>
      </w:r>
      <w:r w:rsidR="007C6B72" w:rsidRPr="003B0D50">
        <w:rPr>
          <w:rFonts w:ascii="Times New Roman" w:hAnsi="Times New Roman" w:cs="Times New Roman"/>
          <w:bCs/>
          <w:sz w:val="24"/>
          <w:szCs w:val="24"/>
        </w:rPr>
        <w:t xml:space="preserve"> do publicznych przedszkoli, oddziałów przedszkolnych </w:t>
      </w:r>
      <w:r w:rsidR="00DB7262"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r w:rsidR="007C6B72" w:rsidRPr="003B0D50">
        <w:rPr>
          <w:rFonts w:ascii="Times New Roman" w:hAnsi="Times New Roman" w:cs="Times New Roman"/>
          <w:bCs/>
          <w:sz w:val="24"/>
          <w:szCs w:val="24"/>
        </w:rPr>
        <w:t xml:space="preserve">w publicznych szkołach podstawowych, dla których organem prowadzącym jest Gmina Miasta Pionki, </w:t>
      </w:r>
      <w:r w:rsidR="004E2736">
        <w:rPr>
          <w:rFonts w:ascii="Times New Roman" w:hAnsi="Times New Roman" w:cs="Times New Roman"/>
          <w:bCs/>
          <w:sz w:val="24"/>
          <w:szCs w:val="24"/>
        </w:rPr>
        <w:t xml:space="preserve">oraz Zarządzenia nr 11 Burmistrza Miasta Pionki z dnia 27 stycznia 2021r. </w:t>
      </w:r>
      <w:r w:rsidR="00DB7262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4E2736">
        <w:rPr>
          <w:rFonts w:ascii="Times New Roman" w:hAnsi="Times New Roman" w:cs="Times New Roman"/>
          <w:bCs/>
          <w:sz w:val="24"/>
          <w:szCs w:val="24"/>
        </w:rPr>
        <w:t>w sprawie wprowadzenia dokumentów stosowanych przy rekrutacji do publicznych przedszkoli, oddziałów przedszkolnych w szkołach podstawowych, klas pierwszych publicznych szkół po</w:t>
      </w:r>
      <w:r w:rsidR="003E166F">
        <w:rPr>
          <w:rFonts w:ascii="Times New Roman" w:hAnsi="Times New Roman" w:cs="Times New Roman"/>
          <w:bCs/>
          <w:sz w:val="24"/>
          <w:szCs w:val="24"/>
        </w:rPr>
        <w:t>dstawowych, na rok szkolny 2021/</w:t>
      </w:r>
      <w:r w:rsidR="004E2736">
        <w:rPr>
          <w:rFonts w:ascii="Times New Roman" w:hAnsi="Times New Roman" w:cs="Times New Roman"/>
          <w:bCs/>
          <w:sz w:val="24"/>
          <w:szCs w:val="24"/>
        </w:rPr>
        <w:t xml:space="preserve">2022, dla których organem prowadzącym jest Gmina Miasta Pionki </w:t>
      </w:r>
      <w:r w:rsidR="007C6B72" w:rsidRPr="003B0D50">
        <w:rPr>
          <w:rFonts w:ascii="Times New Roman" w:hAnsi="Times New Roman" w:cs="Times New Roman"/>
          <w:sz w:val="24"/>
          <w:szCs w:val="24"/>
        </w:rPr>
        <w:t xml:space="preserve">zarządzam co następuje:  </w:t>
      </w:r>
    </w:p>
    <w:p w:rsidR="007C6B72" w:rsidRPr="003B0D50" w:rsidRDefault="007C6B72" w:rsidP="007C6B72">
      <w:pPr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:rsidR="00191729" w:rsidRPr="003B0D50" w:rsidRDefault="007C6B72" w:rsidP="007C6B72">
      <w:pPr>
        <w:spacing w:after="0"/>
        <w:jc w:val="center"/>
        <w:rPr>
          <w:rFonts w:ascii="Times New Roman" w:hAnsi="Times New Roman" w:cs="Helvetica"/>
          <w:b/>
          <w:color w:val="000000"/>
          <w:sz w:val="24"/>
          <w:szCs w:val="24"/>
        </w:rPr>
      </w:pPr>
      <w:r w:rsidRPr="003B0D50">
        <w:rPr>
          <w:rFonts w:ascii="Times New Roman" w:hAnsi="Times New Roman" w:cs="Helvetica"/>
          <w:b/>
          <w:color w:val="000000"/>
          <w:sz w:val="24"/>
          <w:szCs w:val="24"/>
        </w:rPr>
        <w:t>§ 1</w:t>
      </w:r>
    </w:p>
    <w:p w:rsidR="007C6B72" w:rsidRPr="003B0D50" w:rsidRDefault="007C6B72" w:rsidP="00DB72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0D50">
        <w:rPr>
          <w:rFonts w:ascii="Times New Roman" w:hAnsi="Times New Roman" w:cs="Times New Roman"/>
          <w:sz w:val="24"/>
          <w:szCs w:val="24"/>
        </w:rPr>
        <w:t>Ogłasza się rekrutację do oddziałów przedszkolnych w Publicznej Szkole Podstawowej nr 1 im. Stefana Żeromskiego w Pionkach.</w:t>
      </w:r>
    </w:p>
    <w:p w:rsidR="003B0D50" w:rsidRPr="003B0D50" w:rsidRDefault="003B0D50" w:rsidP="007C6B72">
      <w:pPr>
        <w:spacing w:after="0"/>
        <w:jc w:val="center"/>
        <w:rPr>
          <w:rFonts w:ascii="Times New Roman" w:hAnsi="Times New Roman" w:cs="Helvetica"/>
          <w:b/>
          <w:color w:val="000000"/>
          <w:sz w:val="10"/>
          <w:szCs w:val="10"/>
        </w:rPr>
      </w:pPr>
    </w:p>
    <w:p w:rsidR="007C6B72" w:rsidRDefault="007C6B72" w:rsidP="007C6B72">
      <w:pPr>
        <w:spacing w:after="0"/>
        <w:jc w:val="center"/>
        <w:rPr>
          <w:rFonts w:ascii="Times New Roman" w:hAnsi="Times New Roman" w:cs="Helvetica"/>
          <w:b/>
          <w:color w:val="000000"/>
          <w:sz w:val="24"/>
          <w:szCs w:val="24"/>
        </w:rPr>
      </w:pPr>
      <w:r w:rsidRPr="003B0D50">
        <w:rPr>
          <w:rFonts w:ascii="Times New Roman" w:hAnsi="Times New Roman" w:cs="Helvetica"/>
          <w:b/>
          <w:color w:val="000000"/>
          <w:sz w:val="24"/>
          <w:szCs w:val="24"/>
        </w:rPr>
        <w:t>§ 2</w:t>
      </w:r>
    </w:p>
    <w:p w:rsidR="003B0D50" w:rsidRPr="003B0D50" w:rsidRDefault="003B0D50" w:rsidP="007C6B72">
      <w:pPr>
        <w:spacing w:after="0"/>
        <w:jc w:val="center"/>
        <w:rPr>
          <w:rFonts w:ascii="Times New Roman" w:hAnsi="Times New Roman" w:cs="Helvetica"/>
          <w:b/>
          <w:color w:val="000000"/>
          <w:sz w:val="10"/>
          <w:szCs w:val="10"/>
        </w:rPr>
      </w:pPr>
    </w:p>
    <w:p w:rsidR="00DB7262" w:rsidRDefault="001272F0" w:rsidP="00DB72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Określa się na rok szkolny 2021</w:t>
      </w:r>
      <w:r w:rsidR="007C6B72" w:rsidRPr="003B0D50">
        <w:rPr>
          <w:rFonts w:ascii="Times New Roman" w:hAnsi="Times New Roman" w:cs="Times New Roman"/>
          <w:color w:val="000000"/>
          <w:sz w:val="24"/>
          <w:szCs w:val="24"/>
        </w:rPr>
        <w:t>/202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7C6B72" w:rsidRPr="003B0D50">
        <w:rPr>
          <w:rFonts w:ascii="Times New Roman" w:hAnsi="Times New Roman" w:cs="Times New Roman"/>
          <w:color w:val="000000"/>
          <w:sz w:val="24"/>
          <w:szCs w:val="24"/>
        </w:rPr>
        <w:t xml:space="preserve"> terminy przeprowadzania postępowania rekrutacyjnego i postępowania uzupełniającego, w tym terminy składania dokumentów </w:t>
      </w:r>
      <w:r w:rsidR="00DB7262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7C6B72" w:rsidRPr="003B0D50">
        <w:rPr>
          <w:rFonts w:ascii="Times New Roman" w:hAnsi="Times New Roman" w:cs="Times New Roman"/>
          <w:color w:val="000000"/>
          <w:sz w:val="24"/>
          <w:szCs w:val="24"/>
        </w:rPr>
        <w:t xml:space="preserve">do oddziałów przedszkolnych </w:t>
      </w:r>
      <w:r w:rsidR="004E2736">
        <w:rPr>
          <w:rFonts w:ascii="Times New Roman" w:hAnsi="Times New Roman" w:cs="Times New Roman"/>
          <w:sz w:val="24"/>
          <w:szCs w:val="24"/>
        </w:rPr>
        <w:t xml:space="preserve">oraz wzory dokumentów stosowanych przy rekrutacji </w:t>
      </w:r>
      <w:r w:rsidR="00DB7262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E2736">
        <w:rPr>
          <w:rFonts w:ascii="Times New Roman" w:hAnsi="Times New Roman" w:cs="Times New Roman"/>
          <w:sz w:val="24"/>
          <w:szCs w:val="24"/>
        </w:rPr>
        <w:t xml:space="preserve">do oddziałów przedszkolnych Publicznej Szkoły podstawowej nr 1 </w:t>
      </w:r>
      <w:r w:rsidR="004E2736" w:rsidRPr="003B0D50">
        <w:rPr>
          <w:rFonts w:ascii="Times New Roman" w:hAnsi="Times New Roman" w:cs="Times New Roman"/>
          <w:sz w:val="24"/>
          <w:szCs w:val="24"/>
        </w:rPr>
        <w:t xml:space="preserve">im. Stefana Żeromskiego </w:t>
      </w:r>
    </w:p>
    <w:p w:rsidR="00191729" w:rsidRDefault="004E2736" w:rsidP="00DB72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Pionkach</w:t>
      </w:r>
      <w:r w:rsidR="00DB72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 załącznik nr 1 )</w:t>
      </w:r>
      <w:r w:rsidR="007C6B72" w:rsidRPr="003B0D5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91BF4" w:rsidRDefault="004B0727" w:rsidP="007C6B7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B0727" w:rsidRDefault="004B0727" w:rsidP="007C6B7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360" w:type="dxa"/>
        <w:tblInd w:w="-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497"/>
        <w:gridCol w:w="5741"/>
        <w:gridCol w:w="1560"/>
        <w:gridCol w:w="1562"/>
      </w:tblGrid>
      <w:tr w:rsidR="00091BF4" w:rsidTr="00713493">
        <w:trPr>
          <w:trHeight w:val="357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091BF4" w:rsidP="00713493">
            <w:pPr>
              <w:suppressAutoHyphens/>
              <w:snapToGrid w:val="0"/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Calibri" w:hAnsi="Times New Roman" w:cs="Times New Roman"/>
                <w:b/>
                <w:lang w:eastAsia="ar-SA"/>
              </w:rPr>
              <w:t>Lp</w:t>
            </w:r>
            <w:proofErr w:type="spellEnd"/>
          </w:p>
        </w:tc>
        <w:tc>
          <w:tcPr>
            <w:tcW w:w="5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091BF4" w:rsidP="00713493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lang w:eastAsia="ar-SA"/>
              </w:rPr>
              <w:t xml:space="preserve">Rodzaj czynności w postępowaniu rekrutacyjnym </w:t>
            </w:r>
            <w:r>
              <w:rPr>
                <w:rFonts w:ascii="Times New Roman" w:eastAsia="Calibri" w:hAnsi="Times New Roman" w:cs="Times New Roman"/>
                <w:b/>
                <w:lang w:eastAsia="ar-SA"/>
              </w:rPr>
              <w:br/>
              <w:t>i uzupełniającym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091BF4" w:rsidP="00713493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lang w:eastAsia="ar-SA"/>
              </w:rPr>
              <w:t>Data rozpoczęcia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091BF4" w:rsidP="00713493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lang w:eastAsia="ar-SA"/>
              </w:rPr>
              <w:t>Data zakończenia</w:t>
            </w:r>
          </w:p>
        </w:tc>
      </w:tr>
      <w:tr w:rsidR="00091BF4" w:rsidTr="00713493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091BF4" w:rsidP="007134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1.</w:t>
            </w:r>
          </w:p>
        </w:tc>
        <w:tc>
          <w:tcPr>
            <w:tcW w:w="5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091BF4" w:rsidP="00713493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Złożenie wniosku o przyjęcie dziecka do przedszkola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 xml:space="preserve">wraz z dokumentami potwierdzającymi spełnienie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 xml:space="preserve">przez kandydata kryteriów branych pod uwagę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 postępowaniu rekrutacyjnym.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713493" w:rsidP="00713493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01.03.2021</w:t>
            </w:r>
          </w:p>
          <w:p w:rsidR="00091BF4" w:rsidRDefault="00091BF4" w:rsidP="00713493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7:30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713493" w:rsidP="00713493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2</w:t>
            </w:r>
            <w:r w:rsidR="00DB7262">
              <w:rPr>
                <w:rFonts w:ascii="Times New Roman" w:eastAsia="Calibri" w:hAnsi="Times New Roman" w:cs="Times New Roman"/>
                <w:lang w:eastAsia="ar-SA"/>
              </w:rPr>
              <w:t>6</w:t>
            </w:r>
            <w:r>
              <w:rPr>
                <w:rFonts w:ascii="Times New Roman" w:eastAsia="Calibri" w:hAnsi="Times New Roman" w:cs="Times New Roman"/>
                <w:lang w:eastAsia="ar-SA"/>
              </w:rPr>
              <w:t>.03.2021</w:t>
            </w:r>
            <w:r w:rsidR="00091BF4">
              <w:rPr>
                <w:rFonts w:ascii="Times New Roman" w:eastAsia="Calibri" w:hAnsi="Times New Roman" w:cs="Times New Roman"/>
                <w:lang w:eastAsia="ar-SA"/>
              </w:rPr>
              <w:t xml:space="preserve"> godz. 15:30</w:t>
            </w:r>
          </w:p>
        </w:tc>
      </w:tr>
      <w:tr w:rsidR="00091BF4" w:rsidTr="00713493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091BF4" w:rsidP="007134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2.</w:t>
            </w:r>
          </w:p>
        </w:tc>
        <w:tc>
          <w:tcPr>
            <w:tcW w:w="5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091BF4" w:rsidP="00713493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Weryfikacja przez komisję rekrutacyjną wniosków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 xml:space="preserve">do przedszkola  i dokumentów potwierdzających  spełnienie przez kandydata kryteriów branych pod uwagę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 postępowaniu rekrutacyjnym.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713493" w:rsidP="00713493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29.03.2021</w:t>
            </w:r>
            <w:r w:rsidR="00091BF4">
              <w:rPr>
                <w:rFonts w:ascii="Times New Roman" w:eastAsia="Calibri" w:hAnsi="Times New Roman" w:cs="Times New Roman"/>
                <w:lang w:eastAsia="ar-SA"/>
              </w:rPr>
              <w:t xml:space="preserve"> godz. 8:00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713493" w:rsidP="00713493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31.03.2021</w:t>
            </w:r>
            <w:r w:rsidR="00091BF4">
              <w:rPr>
                <w:rFonts w:ascii="Times New Roman" w:eastAsia="Calibri" w:hAnsi="Times New Roman" w:cs="Times New Roman"/>
                <w:lang w:eastAsia="ar-SA"/>
              </w:rPr>
              <w:t xml:space="preserve"> godz. 15:00</w:t>
            </w:r>
          </w:p>
        </w:tc>
      </w:tr>
      <w:tr w:rsidR="00091BF4" w:rsidTr="00713493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091BF4" w:rsidP="007134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3.</w:t>
            </w:r>
          </w:p>
        </w:tc>
        <w:tc>
          <w:tcPr>
            <w:tcW w:w="5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091BF4" w:rsidP="00713493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Podanie do publicznej wiadomości przez komisję rekrutacyjną listy kandydatów zakwalifikowanych i kandydatów niezakwalifikowanych w postępowaniu rekrutacyjnym.</w:t>
            </w:r>
          </w:p>
        </w:tc>
        <w:tc>
          <w:tcPr>
            <w:tcW w:w="3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713493" w:rsidP="00713493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01.04.2021</w:t>
            </w:r>
            <w:r w:rsidR="00091BF4">
              <w:rPr>
                <w:rFonts w:ascii="Times New Roman" w:eastAsia="Calibri" w:hAnsi="Times New Roman" w:cs="Times New Roman"/>
                <w:lang w:eastAsia="ar-SA"/>
              </w:rPr>
              <w:t xml:space="preserve"> do godz. 13:00</w:t>
            </w:r>
          </w:p>
        </w:tc>
      </w:tr>
      <w:tr w:rsidR="00091BF4" w:rsidTr="00713493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091BF4" w:rsidP="007134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4.</w:t>
            </w:r>
          </w:p>
        </w:tc>
        <w:tc>
          <w:tcPr>
            <w:tcW w:w="5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091BF4" w:rsidP="00713493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Pisemne potwierdzanie woli przyjęcia dziecka </w:t>
            </w:r>
          </w:p>
          <w:p w:rsidR="00091BF4" w:rsidRDefault="00091BF4" w:rsidP="00713493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do przedszkola przez rodzica kandydata.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713493" w:rsidP="00713493">
            <w:pPr>
              <w:suppressAutoHyphens/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01.04.2021</w:t>
            </w:r>
            <w:r w:rsidR="00091BF4">
              <w:rPr>
                <w:rFonts w:ascii="Times New Roman" w:eastAsia="Calibri" w:hAnsi="Times New Roman" w:cs="Times New Roman"/>
                <w:lang w:eastAsia="ar-SA"/>
              </w:rPr>
              <w:t xml:space="preserve"> godz. 8:00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713493" w:rsidP="00713493">
            <w:pPr>
              <w:suppressAutoHyphens/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09.04.2021</w:t>
            </w:r>
            <w:r w:rsidR="00091BF4">
              <w:rPr>
                <w:rFonts w:ascii="Times New Roman" w:eastAsia="Calibri" w:hAnsi="Times New Roman" w:cs="Times New Roman"/>
                <w:lang w:eastAsia="ar-SA"/>
              </w:rPr>
              <w:t xml:space="preserve"> godz. 15:00</w:t>
            </w:r>
          </w:p>
        </w:tc>
      </w:tr>
      <w:tr w:rsidR="00091BF4" w:rsidTr="00713493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091BF4" w:rsidP="007134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5.</w:t>
            </w:r>
          </w:p>
        </w:tc>
        <w:tc>
          <w:tcPr>
            <w:tcW w:w="5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091BF4" w:rsidP="00713493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Podanie do publicznej wiadomości przez komisję rekrutacyjną listy kandydatów przyjętych i kandydatów nieprzyjętych</w:t>
            </w:r>
          </w:p>
          <w:p w:rsidR="00091BF4" w:rsidRDefault="00091BF4" w:rsidP="00713493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w postępowaniu rekrutacyjnym.</w:t>
            </w:r>
          </w:p>
        </w:tc>
        <w:tc>
          <w:tcPr>
            <w:tcW w:w="3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713493" w:rsidP="00713493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12.04.2021</w:t>
            </w:r>
            <w:r w:rsidR="00091BF4">
              <w:rPr>
                <w:rFonts w:ascii="Times New Roman" w:eastAsia="Calibri" w:hAnsi="Times New Roman" w:cs="Times New Roman"/>
                <w:lang w:eastAsia="ar-SA"/>
              </w:rPr>
              <w:t xml:space="preserve"> do godz. 13:00</w:t>
            </w:r>
          </w:p>
        </w:tc>
      </w:tr>
      <w:tr w:rsidR="00091BF4" w:rsidTr="00713493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091BF4" w:rsidP="007134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lastRenderedPageBreak/>
              <w:t>6.</w:t>
            </w:r>
          </w:p>
        </w:tc>
        <w:tc>
          <w:tcPr>
            <w:tcW w:w="5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091BF4" w:rsidP="00713493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Postępowanie uzupełniające - Złożenie wniosku o przyjęcie dziecka do przedszkola  wraz z dokumentami potwierdzającymi spełnienie przez kandydata kryteriów branych pod uwagę w postępowaniu rekrutacyjnym uzupełniającym.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713493" w:rsidP="00713493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10.05.2021</w:t>
            </w:r>
          </w:p>
          <w:p w:rsidR="00091BF4" w:rsidRDefault="00091BF4" w:rsidP="00713493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7:30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713493" w:rsidP="00713493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14.05.2021</w:t>
            </w:r>
          </w:p>
          <w:p w:rsidR="00091BF4" w:rsidRDefault="00091BF4" w:rsidP="00713493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15:30</w:t>
            </w:r>
          </w:p>
        </w:tc>
      </w:tr>
      <w:tr w:rsidR="00091BF4" w:rsidTr="00713493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091BF4" w:rsidP="007134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7.</w:t>
            </w:r>
          </w:p>
        </w:tc>
        <w:tc>
          <w:tcPr>
            <w:tcW w:w="5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091BF4" w:rsidP="00713493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Postępowanie uzupełniające - Weryfikacja przez komisję rekrutacyjną wniosków do przedszkola i dokumentów potwierdzających  spełnienie przez kandydata kryteriów branych pod uwagę w postępowaniu rekrutacyjnym uzupełniającym.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713493" w:rsidP="007134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17.05.2021</w:t>
            </w:r>
          </w:p>
          <w:p w:rsidR="00091BF4" w:rsidRDefault="00091BF4" w:rsidP="00713493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7:30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713493" w:rsidP="00713493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18.05.2021</w:t>
            </w:r>
          </w:p>
          <w:p w:rsidR="00091BF4" w:rsidRDefault="00091BF4" w:rsidP="00713493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15:30</w:t>
            </w:r>
          </w:p>
        </w:tc>
      </w:tr>
      <w:tr w:rsidR="00091BF4" w:rsidTr="00713493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091BF4" w:rsidP="007134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8.</w:t>
            </w:r>
          </w:p>
        </w:tc>
        <w:tc>
          <w:tcPr>
            <w:tcW w:w="5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091BF4" w:rsidP="00713493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Postępowanie uzupełniające - Podanie do publicznej wiadomości przez komisję rekrutacyjną listy kandydatów zakwalifikowanych i kandydatów niezakwalifikowanych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 postępowaniu rekrutacyjnym uzupełniającym.</w:t>
            </w:r>
          </w:p>
        </w:tc>
        <w:tc>
          <w:tcPr>
            <w:tcW w:w="3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713493" w:rsidP="007134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19.05.2021</w:t>
            </w:r>
          </w:p>
          <w:p w:rsidR="00091BF4" w:rsidRDefault="00091BF4" w:rsidP="00713493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13:00</w:t>
            </w:r>
          </w:p>
        </w:tc>
      </w:tr>
      <w:tr w:rsidR="00091BF4" w:rsidTr="00713493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091BF4" w:rsidP="007134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9.</w:t>
            </w:r>
          </w:p>
        </w:tc>
        <w:tc>
          <w:tcPr>
            <w:tcW w:w="5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091BF4" w:rsidP="00713493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Postępowanie uzupełniające - Potwierdzanie przez rodzica kandydata woli przyjęcia w postaci pisemnego oświadczenia w postępowaniu rekrutacyjnym uzupełniającym.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B97700" w:rsidP="0071349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19.05.2021</w:t>
            </w:r>
          </w:p>
          <w:p w:rsidR="00091BF4" w:rsidRDefault="00091BF4" w:rsidP="00713493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7:30</w:t>
            </w:r>
          </w:p>
        </w:tc>
        <w:tc>
          <w:tcPr>
            <w:tcW w:w="1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B97700" w:rsidP="00713493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20</w:t>
            </w:r>
            <w:r w:rsidR="00EA1EFE">
              <w:rPr>
                <w:rFonts w:ascii="Times New Roman" w:eastAsia="Calibri" w:hAnsi="Times New Roman" w:cs="Times New Roman"/>
                <w:lang w:eastAsia="ar-SA"/>
              </w:rPr>
              <w:t>.05.2021</w:t>
            </w:r>
          </w:p>
          <w:p w:rsidR="00091BF4" w:rsidRDefault="00091BF4" w:rsidP="00713493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15:30</w:t>
            </w:r>
          </w:p>
        </w:tc>
      </w:tr>
      <w:tr w:rsidR="00091BF4" w:rsidTr="00713493">
        <w:trPr>
          <w:trHeight w:val="454"/>
        </w:trPr>
        <w:tc>
          <w:tcPr>
            <w:tcW w:w="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091BF4" w:rsidP="007134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10.</w:t>
            </w:r>
          </w:p>
        </w:tc>
        <w:tc>
          <w:tcPr>
            <w:tcW w:w="5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091BF4" w:rsidP="00713493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Postępowanie uzupełniające - Podanie do publicznej wiadomości przez komisję rekrutacyjną listy kandydatów przyjętych i kandydatów nieprzyjętych w postępowaniu rekrutacyjnym uzupełniającym.</w:t>
            </w:r>
          </w:p>
        </w:tc>
        <w:tc>
          <w:tcPr>
            <w:tcW w:w="3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91BF4" w:rsidRDefault="00B97700" w:rsidP="00713493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21</w:t>
            </w:r>
            <w:r w:rsidR="00EA1EFE">
              <w:rPr>
                <w:rFonts w:ascii="Times New Roman" w:eastAsia="Calibri" w:hAnsi="Times New Roman" w:cs="Times New Roman"/>
                <w:lang w:eastAsia="ar-SA"/>
              </w:rPr>
              <w:t>.05.2021</w:t>
            </w:r>
          </w:p>
          <w:p w:rsidR="00091BF4" w:rsidRDefault="00091BF4" w:rsidP="00713493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13:00</w:t>
            </w:r>
          </w:p>
        </w:tc>
      </w:tr>
    </w:tbl>
    <w:p w:rsidR="006C65B2" w:rsidRPr="003B0D50" w:rsidRDefault="006C65B2" w:rsidP="007C6B7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6B72" w:rsidRPr="003B0D50" w:rsidRDefault="007C6B72" w:rsidP="007C6B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1E97" w:rsidRDefault="00551E97" w:rsidP="00551E97">
      <w:pPr>
        <w:spacing w:after="0"/>
        <w:jc w:val="center"/>
        <w:rPr>
          <w:rFonts w:ascii="Times New Roman" w:hAnsi="Times New Roman" w:cs="Helvetica"/>
          <w:b/>
          <w:color w:val="000000"/>
          <w:sz w:val="24"/>
          <w:szCs w:val="24"/>
        </w:rPr>
      </w:pPr>
      <w:r w:rsidRPr="003B0D50">
        <w:rPr>
          <w:rFonts w:ascii="Times New Roman" w:hAnsi="Times New Roman" w:cs="Helvetica"/>
          <w:b/>
          <w:color w:val="000000"/>
          <w:sz w:val="24"/>
          <w:szCs w:val="24"/>
        </w:rPr>
        <w:t>§ 3</w:t>
      </w:r>
    </w:p>
    <w:p w:rsidR="00091BF4" w:rsidRDefault="00091BF4" w:rsidP="00551E97">
      <w:pPr>
        <w:spacing w:after="0"/>
        <w:jc w:val="center"/>
        <w:rPr>
          <w:rFonts w:ascii="Times New Roman" w:hAnsi="Times New Roman" w:cs="Helvetica"/>
          <w:b/>
          <w:color w:val="000000"/>
          <w:sz w:val="24"/>
          <w:szCs w:val="24"/>
        </w:rPr>
      </w:pPr>
    </w:p>
    <w:p w:rsidR="00091BF4" w:rsidRPr="003B0D50" w:rsidRDefault="00091BF4" w:rsidP="00551E97">
      <w:pPr>
        <w:spacing w:after="0"/>
        <w:jc w:val="center"/>
        <w:rPr>
          <w:rFonts w:ascii="Times New Roman" w:hAnsi="Times New Roman" w:cs="Helvetica"/>
          <w:b/>
          <w:color w:val="000000"/>
          <w:sz w:val="24"/>
          <w:szCs w:val="24"/>
        </w:rPr>
      </w:pPr>
    </w:p>
    <w:p w:rsidR="004C6D31" w:rsidRPr="003B0D50" w:rsidRDefault="00551E97" w:rsidP="00551E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0D50">
        <w:rPr>
          <w:rFonts w:ascii="Times New Roman" w:hAnsi="Times New Roman" w:cs="Times New Roman"/>
          <w:color w:val="000000"/>
          <w:sz w:val="24"/>
          <w:szCs w:val="24"/>
        </w:rPr>
        <w:t xml:space="preserve">Zarządzenie wchodzi z </w:t>
      </w:r>
      <w:r w:rsidRPr="0034648E">
        <w:rPr>
          <w:rFonts w:ascii="Times New Roman" w:hAnsi="Times New Roman" w:cs="Times New Roman"/>
          <w:sz w:val="24"/>
          <w:szCs w:val="24"/>
        </w:rPr>
        <w:t xml:space="preserve">dniem </w:t>
      </w:r>
      <w:r w:rsidR="000C0C12">
        <w:rPr>
          <w:rFonts w:ascii="Times New Roman" w:hAnsi="Times New Roman" w:cs="Times New Roman"/>
          <w:sz w:val="24"/>
          <w:szCs w:val="24"/>
        </w:rPr>
        <w:t>10</w:t>
      </w:r>
      <w:r w:rsidR="001272F0">
        <w:rPr>
          <w:rFonts w:ascii="Times New Roman" w:hAnsi="Times New Roman" w:cs="Times New Roman"/>
          <w:sz w:val="24"/>
          <w:szCs w:val="24"/>
        </w:rPr>
        <w:t xml:space="preserve"> lutego 2021</w:t>
      </w:r>
      <w:r w:rsidRPr="0034648E">
        <w:rPr>
          <w:rFonts w:ascii="Times New Roman" w:hAnsi="Times New Roman" w:cs="Times New Roman"/>
          <w:sz w:val="24"/>
          <w:szCs w:val="24"/>
        </w:rPr>
        <w:t>r.</w:t>
      </w:r>
    </w:p>
    <w:p w:rsidR="003B059B" w:rsidRPr="003B0D50" w:rsidRDefault="003B059B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B059B" w:rsidRPr="003B0D50" w:rsidRDefault="003B059B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B059B" w:rsidRDefault="001272F0" w:rsidP="009D249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Dyrektor Publicznej Szkoły Podstawowej nr 1 w Pionkach</w:t>
      </w:r>
    </w:p>
    <w:p w:rsidR="001272F0" w:rsidRDefault="001272F0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272F0" w:rsidRPr="003B0D50" w:rsidRDefault="001272F0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Wiktor </w:t>
      </w:r>
      <w:proofErr w:type="spellStart"/>
      <w:r>
        <w:rPr>
          <w:rFonts w:ascii="Times New Roman" w:hAnsi="Times New Roman" w:cs="Times New Roman"/>
          <w:sz w:val="24"/>
          <w:szCs w:val="24"/>
        </w:rPr>
        <w:t>Siek</w:t>
      </w:r>
      <w:proofErr w:type="spellEnd"/>
    </w:p>
    <w:p w:rsidR="003B059B" w:rsidRPr="003B0D50" w:rsidRDefault="003B059B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B059B" w:rsidRPr="003B0D50" w:rsidRDefault="003B059B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B059B" w:rsidRPr="003B0D50" w:rsidRDefault="003B059B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91BF4" w:rsidRDefault="00091BF4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91BF4" w:rsidRPr="00091BF4" w:rsidRDefault="00091BF4" w:rsidP="00091BF4">
      <w:pPr>
        <w:tabs>
          <w:tab w:val="left" w:pos="315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B059B" w:rsidRPr="00091BF4" w:rsidRDefault="003B059B" w:rsidP="00091BF4">
      <w:pPr>
        <w:tabs>
          <w:tab w:val="left" w:pos="3159"/>
        </w:tabs>
        <w:rPr>
          <w:rFonts w:ascii="Times New Roman" w:hAnsi="Times New Roman" w:cs="Times New Roman"/>
          <w:sz w:val="24"/>
          <w:szCs w:val="24"/>
        </w:rPr>
      </w:pPr>
    </w:p>
    <w:sectPr w:rsidR="003B059B" w:rsidRPr="00091BF4" w:rsidSect="00551E97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F73D64"/>
    <w:multiLevelType w:val="hybridMultilevel"/>
    <w:tmpl w:val="C05C33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0A3751"/>
    <w:multiLevelType w:val="hybridMultilevel"/>
    <w:tmpl w:val="9A84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F36435"/>
    <w:multiLevelType w:val="hybridMultilevel"/>
    <w:tmpl w:val="3386E4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62536"/>
    <w:rsid w:val="000750AB"/>
    <w:rsid w:val="00091BF4"/>
    <w:rsid w:val="000B4727"/>
    <w:rsid w:val="000C0C12"/>
    <w:rsid w:val="000E71C1"/>
    <w:rsid w:val="000F34FC"/>
    <w:rsid w:val="0010309F"/>
    <w:rsid w:val="001272F0"/>
    <w:rsid w:val="00191729"/>
    <w:rsid w:val="001E286A"/>
    <w:rsid w:val="002D1148"/>
    <w:rsid w:val="0034648E"/>
    <w:rsid w:val="003B059B"/>
    <w:rsid w:val="003B0D50"/>
    <w:rsid w:val="003E166F"/>
    <w:rsid w:val="00453F07"/>
    <w:rsid w:val="004A7F7E"/>
    <w:rsid w:val="004B0727"/>
    <w:rsid w:val="004C6D31"/>
    <w:rsid w:val="004E2736"/>
    <w:rsid w:val="00516A71"/>
    <w:rsid w:val="00551E97"/>
    <w:rsid w:val="005B7A61"/>
    <w:rsid w:val="00600217"/>
    <w:rsid w:val="006B06AF"/>
    <w:rsid w:val="006C65B2"/>
    <w:rsid w:val="006E7420"/>
    <w:rsid w:val="00713493"/>
    <w:rsid w:val="00746286"/>
    <w:rsid w:val="007B2921"/>
    <w:rsid w:val="007C6B72"/>
    <w:rsid w:val="00842108"/>
    <w:rsid w:val="00885E70"/>
    <w:rsid w:val="00963213"/>
    <w:rsid w:val="00990451"/>
    <w:rsid w:val="009D249B"/>
    <w:rsid w:val="00A54FC8"/>
    <w:rsid w:val="00A62536"/>
    <w:rsid w:val="00A753D1"/>
    <w:rsid w:val="00A8533F"/>
    <w:rsid w:val="00B116D1"/>
    <w:rsid w:val="00B97700"/>
    <w:rsid w:val="00DB7262"/>
    <w:rsid w:val="00E87C85"/>
    <w:rsid w:val="00EA1EFE"/>
    <w:rsid w:val="00FA257E"/>
    <w:rsid w:val="00FC2B80"/>
    <w:rsid w:val="00FC4E1C"/>
    <w:rsid w:val="00FE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8CB484-5E31-4A28-B762-BFE447FBA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62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A62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A625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6B06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A3E43EF</Template>
  <TotalTime>328</TotalTime>
  <Pages>2</Pages>
  <Words>563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3934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m.mucha</dc:creator>
  <cp:keywords/>
  <dc:description/>
  <cp:lastModifiedBy>Karolina Krzywiec</cp:lastModifiedBy>
  <cp:revision>31</cp:revision>
  <cp:lastPrinted>2019-01-24T09:49:00Z</cp:lastPrinted>
  <dcterms:created xsi:type="dcterms:W3CDTF">2018-11-07T08:12:00Z</dcterms:created>
  <dcterms:modified xsi:type="dcterms:W3CDTF">2021-02-09T08:15:00Z</dcterms:modified>
</cp:coreProperties>
</file>