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2982" w:rsidRDefault="005D2982" w:rsidP="005D298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tbl>
      <w:tblPr>
        <w:tblW w:w="9360" w:type="dxa"/>
        <w:tblInd w:w="-3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8" w:type="dxa"/>
        </w:tblCellMar>
        <w:tblLook w:val="04A0" w:firstRow="1" w:lastRow="0" w:firstColumn="1" w:lastColumn="0" w:noHBand="0" w:noVBand="1"/>
      </w:tblPr>
      <w:tblGrid>
        <w:gridCol w:w="567"/>
        <w:gridCol w:w="5814"/>
        <w:gridCol w:w="1419"/>
        <w:gridCol w:w="1560"/>
      </w:tblGrid>
      <w:tr w:rsidR="005D2982" w:rsidTr="003E226A">
        <w:trPr>
          <w:trHeight w:val="35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D2982" w:rsidRDefault="005D2982" w:rsidP="003E226A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b/>
                <w:lang w:eastAsia="ar-SA"/>
              </w:rPr>
              <w:t>LP</w:t>
            </w:r>
          </w:p>
        </w:tc>
        <w:tc>
          <w:tcPr>
            <w:tcW w:w="5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D2982" w:rsidRDefault="005D2982" w:rsidP="003E226A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b/>
                <w:lang w:eastAsia="ar-SA"/>
              </w:rPr>
              <w:t>Rodzaj czynności w postępowaniu rekrutacyjnym</w:t>
            </w:r>
            <w:r>
              <w:rPr>
                <w:rFonts w:ascii="Times New Roman" w:eastAsia="Calibri" w:hAnsi="Times New Roman" w:cs="Times New Roman"/>
                <w:b/>
                <w:lang w:eastAsia="ar-SA"/>
              </w:rPr>
              <w:br/>
              <w:t>i uzupełniającym</w:t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D2982" w:rsidRDefault="005D2982" w:rsidP="003E226A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b/>
                <w:lang w:eastAsia="ar-SA"/>
              </w:rPr>
              <w:t>Data rozpoczęcia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D2982" w:rsidRDefault="005D2982" w:rsidP="003E226A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b/>
                <w:lang w:eastAsia="ar-SA"/>
              </w:rPr>
              <w:t>Data zakończenia</w:t>
            </w:r>
          </w:p>
        </w:tc>
      </w:tr>
      <w:tr w:rsidR="005D2982" w:rsidTr="003E226A">
        <w:trPr>
          <w:trHeight w:val="861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D2982" w:rsidRDefault="005D2982" w:rsidP="003E226A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1a.</w:t>
            </w:r>
          </w:p>
        </w:tc>
        <w:tc>
          <w:tcPr>
            <w:tcW w:w="5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D2982" w:rsidRDefault="005D2982" w:rsidP="003E226A">
            <w:pPr>
              <w:suppressAutoHyphens/>
              <w:snapToGrid w:val="0"/>
              <w:spacing w:after="0" w:line="240" w:lineRule="auto"/>
            </w:pPr>
            <w:r>
              <w:rPr>
                <w:rFonts w:ascii="Times New Roman" w:eastAsia="Calibri" w:hAnsi="Times New Roman" w:cs="Times New Roman"/>
                <w:lang w:eastAsia="ar-SA"/>
              </w:rPr>
              <w:t xml:space="preserve">Złożenie zgłoszenia do szkoły obwodowej </w:t>
            </w:r>
            <w:r>
              <w:rPr>
                <w:rFonts w:ascii="Times New Roman" w:eastAsia="Calibri" w:hAnsi="Times New Roman" w:cs="Times New Roman"/>
                <w:lang w:eastAsia="ar-SA"/>
              </w:rPr>
              <w:br/>
              <w:t>wraz z oświadczeniem potwierdzającym miejsce zamieszkania rodziców i kandydata.</w:t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D2982" w:rsidRDefault="005D2982" w:rsidP="003E226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01.03.2021</w:t>
            </w:r>
          </w:p>
          <w:p w:rsidR="005D2982" w:rsidRDefault="005D2982" w:rsidP="003E226A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godz. 8:00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D2982" w:rsidRDefault="005D2982" w:rsidP="003E226A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12.03.2021</w:t>
            </w:r>
          </w:p>
          <w:p w:rsidR="005D2982" w:rsidRDefault="005D2982" w:rsidP="003E226A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godz. 15:00</w:t>
            </w:r>
          </w:p>
        </w:tc>
      </w:tr>
      <w:tr w:rsidR="005D2982" w:rsidTr="003E226A">
        <w:trPr>
          <w:trHeight w:val="454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D2982" w:rsidRDefault="005D2982" w:rsidP="003E226A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1b.</w:t>
            </w:r>
          </w:p>
        </w:tc>
        <w:tc>
          <w:tcPr>
            <w:tcW w:w="5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D2982" w:rsidRDefault="005D2982" w:rsidP="003E226A">
            <w:pPr>
              <w:suppressAutoHyphens/>
              <w:snapToGrid w:val="0"/>
              <w:spacing w:after="0" w:line="240" w:lineRule="auto"/>
            </w:pPr>
            <w:r>
              <w:rPr>
                <w:rFonts w:ascii="Times New Roman" w:eastAsia="Calibri" w:hAnsi="Times New Roman" w:cs="Times New Roman"/>
                <w:lang w:eastAsia="ar-SA"/>
              </w:rPr>
              <w:t>Złożenie wniosku o przyjęcie do szkoły wraz z dokumentami potwierdzającymi spełnienie przez kandydata kryteriów branych pod uwagę w postępowaniu rekrutacyjnym.</w:t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D2982" w:rsidRDefault="005D2982" w:rsidP="003E226A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01.03.2021</w:t>
            </w:r>
          </w:p>
          <w:p w:rsidR="005D2982" w:rsidRDefault="005D2982" w:rsidP="003E226A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godz. 8:00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D2982" w:rsidRDefault="005D2982" w:rsidP="003E226A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12.03.2021</w:t>
            </w:r>
          </w:p>
          <w:p w:rsidR="005D2982" w:rsidRDefault="005D2982" w:rsidP="003E226A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godz. 15:00</w:t>
            </w:r>
          </w:p>
        </w:tc>
      </w:tr>
      <w:tr w:rsidR="005D2982" w:rsidTr="003E226A">
        <w:trPr>
          <w:trHeight w:val="454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D2982" w:rsidRDefault="005D2982" w:rsidP="003E226A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2.</w:t>
            </w:r>
          </w:p>
        </w:tc>
        <w:tc>
          <w:tcPr>
            <w:tcW w:w="5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D2982" w:rsidRDefault="005D2982" w:rsidP="003E226A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 xml:space="preserve">Weryfikacja przez komisję rekrutacyjną zgłoszeń do szkoły obwodowej oraz wniosków o przyjęcie do szkoły wraz </w:t>
            </w:r>
          </w:p>
          <w:p w:rsidR="005D2982" w:rsidRDefault="005D2982" w:rsidP="003E226A">
            <w:pPr>
              <w:suppressAutoHyphens/>
              <w:snapToGrid w:val="0"/>
              <w:spacing w:after="0" w:line="240" w:lineRule="auto"/>
            </w:pPr>
            <w:r>
              <w:rPr>
                <w:rFonts w:ascii="Times New Roman" w:eastAsia="Calibri" w:hAnsi="Times New Roman" w:cs="Times New Roman"/>
                <w:lang w:eastAsia="ar-SA"/>
              </w:rPr>
              <w:t>z dokumentami potwierdzającymi  spełnienie przez kandydata warunków lub kryteriów branych pod uwagę w postępowaniu rekrutacyjnym.</w:t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D2982" w:rsidRDefault="005D2982" w:rsidP="003E226A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15.03.2021</w:t>
            </w:r>
          </w:p>
          <w:p w:rsidR="005D2982" w:rsidRDefault="005D2982" w:rsidP="003E226A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godz. 8:00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D2982" w:rsidRDefault="005D2982" w:rsidP="003E226A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15.03.2021</w:t>
            </w:r>
          </w:p>
          <w:p w:rsidR="005D2982" w:rsidRDefault="005D2982" w:rsidP="003E226A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godz. 15:00</w:t>
            </w:r>
          </w:p>
        </w:tc>
      </w:tr>
      <w:tr w:rsidR="005D2982" w:rsidTr="003E226A">
        <w:trPr>
          <w:trHeight w:val="454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D2982" w:rsidRDefault="005D2982" w:rsidP="003E226A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3.</w:t>
            </w:r>
          </w:p>
        </w:tc>
        <w:tc>
          <w:tcPr>
            <w:tcW w:w="5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D2982" w:rsidRDefault="005D2982" w:rsidP="003E226A">
            <w:pPr>
              <w:suppressAutoHyphens/>
              <w:snapToGrid w:val="0"/>
              <w:spacing w:after="0" w:line="240" w:lineRule="auto"/>
            </w:pPr>
            <w:r>
              <w:rPr>
                <w:rFonts w:ascii="Times New Roman" w:eastAsia="Calibri" w:hAnsi="Times New Roman" w:cs="Times New Roman"/>
                <w:lang w:eastAsia="ar-SA"/>
              </w:rPr>
              <w:t>Podanie do publicznej wiadomości przez komisję rekrutacyjną listy kandydatów zakwalifikowanych i kandydatów niezakwalifikowanych w postępowaniu rekrutacyjnym.</w:t>
            </w:r>
          </w:p>
        </w:tc>
        <w:tc>
          <w:tcPr>
            <w:tcW w:w="297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D2982" w:rsidRDefault="005D2982" w:rsidP="003E226A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16.03.2021, godz. 12:00</w:t>
            </w:r>
          </w:p>
        </w:tc>
      </w:tr>
      <w:tr w:rsidR="005D2982" w:rsidTr="003E226A">
        <w:trPr>
          <w:trHeight w:val="851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D2982" w:rsidRDefault="005D2982" w:rsidP="003E226A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4.</w:t>
            </w:r>
          </w:p>
        </w:tc>
        <w:tc>
          <w:tcPr>
            <w:tcW w:w="5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D2982" w:rsidRDefault="005D2982" w:rsidP="003E226A">
            <w:pPr>
              <w:suppressAutoHyphens/>
              <w:snapToGrid w:val="0"/>
              <w:spacing w:after="0" w:line="240" w:lineRule="auto"/>
            </w:pPr>
            <w:r>
              <w:rPr>
                <w:rFonts w:ascii="Times New Roman" w:eastAsia="Calibri" w:hAnsi="Times New Roman" w:cs="Times New Roman"/>
                <w:lang w:eastAsia="ar-SA"/>
              </w:rPr>
              <w:t>Potwierdzanie przez rodzica kandydata woli przyjęcia</w:t>
            </w:r>
            <w:r>
              <w:rPr>
                <w:rFonts w:ascii="Times New Roman" w:eastAsia="Calibri" w:hAnsi="Times New Roman" w:cs="Times New Roman"/>
                <w:lang w:eastAsia="ar-SA"/>
              </w:rPr>
              <w:br/>
              <w:t>w postaci pisemnego oświadczenia w postępowaniu rekrutacyjnym.</w:t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D2982" w:rsidRDefault="005D2982" w:rsidP="003E226A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17.03.2021</w:t>
            </w:r>
          </w:p>
          <w:p w:rsidR="005D2982" w:rsidRDefault="005D2982" w:rsidP="003E226A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godz. 8:00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D2982" w:rsidRDefault="005D2982" w:rsidP="003E226A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22.03.2021</w:t>
            </w:r>
          </w:p>
          <w:p w:rsidR="005D2982" w:rsidRDefault="005D2982" w:rsidP="003E226A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godz. 15:00</w:t>
            </w:r>
          </w:p>
        </w:tc>
      </w:tr>
      <w:tr w:rsidR="005D2982" w:rsidTr="003E226A">
        <w:trPr>
          <w:trHeight w:val="836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D2982" w:rsidRDefault="005D2982" w:rsidP="003E226A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5.</w:t>
            </w:r>
          </w:p>
        </w:tc>
        <w:tc>
          <w:tcPr>
            <w:tcW w:w="5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D2982" w:rsidRDefault="005D2982" w:rsidP="003E226A">
            <w:pPr>
              <w:suppressAutoHyphens/>
              <w:snapToGrid w:val="0"/>
              <w:spacing w:after="0" w:line="240" w:lineRule="auto"/>
            </w:pPr>
            <w:r>
              <w:rPr>
                <w:rFonts w:ascii="Times New Roman" w:eastAsia="Calibri" w:hAnsi="Times New Roman" w:cs="Times New Roman"/>
                <w:lang w:eastAsia="ar-SA"/>
              </w:rPr>
              <w:t>Podanie do publicznej wiadomości przez komisję rekrutacyjną listy kandydatów przyjętych i kandydatów nieprzyjętych</w:t>
            </w:r>
            <w:r>
              <w:rPr>
                <w:rFonts w:ascii="Times New Roman" w:eastAsia="Calibri" w:hAnsi="Times New Roman" w:cs="Times New Roman"/>
                <w:lang w:eastAsia="ar-SA"/>
              </w:rPr>
              <w:br/>
              <w:t>w postępowaniu rekrutacyjnym.</w:t>
            </w:r>
          </w:p>
        </w:tc>
        <w:tc>
          <w:tcPr>
            <w:tcW w:w="297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D2982" w:rsidRDefault="005D2982" w:rsidP="003E226A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23.03.2021, godz. 12:00</w:t>
            </w:r>
          </w:p>
        </w:tc>
      </w:tr>
      <w:tr w:rsidR="005D2982" w:rsidTr="003E226A">
        <w:trPr>
          <w:trHeight w:val="454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D2982" w:rsidRDefault="005D2982" w:rsidP="003E226A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6.</w:t>
            </w:r>
          </w:p>
        </w:tc>
        <w:tc>
          <w:tcPr>
            <w:tcW w:w="5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D2982" w:rsidRDefault="005D2982" w:rsidP="003E226A">
            <w:pPr>
              <w:suppressAutoHyphens/>
              <w:snapToGrid w:val="0"/>
              <w:spacing w:after="0" w:line="240" w:lineRule="auto"/>
            </w:pPr>
            <w:r>
              <w:rPr>
                <w:rFonts w:ascii="Times New Roman" w:eastAsia="Calibri" w:hAnsi="Times New Roman" w:cs="Times New Roman"/>
                <w:lang w:eastAsia="ar-SA"/>
              </w:rPr>
              <w:t>Postępowanie uzupełniające - Złożenie wniosku o przyjęcie</w:t>
            </w:r>
            <w:r>
              <w:rPr>
                <w:rFonts w:ascii="Times New Roman" w:eastAsia="Calibri" w:hAnsi="Times New Roman" w:cs="Times New Roman"/>
                <w:lang w:eastAsia="ar-SA"/>
              </w:rPr>
              <w:br/>
              <w:t xml:space="preserve">do szkoły wraz z dokumentami potwierdzającymi spełnienie przez kandydata kryteriów branych pod uwagę </w:t>
            </w:r>
            <w:r>
              <w:rPr>
                <w:rFonts w:ascii="Times New Roman" w:eastAsia="Calibri" w:hAnsi="Times New Roman" w:cs="Times New Roman"/>
                <w:lang w:eastAsia="ar-SA"/>
              </w:rPr>
              <w:br/>
              <w:t>w postępowaniu rekrutacyjnym uzupełniającym.</w:t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D2982" w:rsidRDefault="005D2982" w:rsidP="003E226A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29.03.2021</w:t>
            </w:r>
          </w:p>
          <w:p w:rsidR="005D2982" w:rsidRDefault="005D2982" w:rsidP="003E226A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godz. 8:00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D2982" w:rsidRDefault="005D2982" w:rsidP="003E226A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02.04.2021</w:t>
            </w:r>
          </w:p>
          <w:p w:rsidR="005D2982" w:rsidRDefault="005D2982" w:rsidP="003E226A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godz. 15:00</w:t>
            </w:r>
          </w:p>
        </w:tc>
      </w:tr>
      <w:tr w:rsidR="005D2982" w:rsidTr="003E226A">
        <w:trPr>
          <w:trHeight w:val="454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D2982" w:rsidRDefault="005D2982" w:rsidP="003E226A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7.</w:t>
            </w:r>
          </w:p>
        </w:tc>
        <w:tc>
          <w:tcPr>
            <w:tcW w:w="5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D2982" w:rsidRDefault="005D2982" w:rsidP="003E226A">
            <w:pPr>
              <w:suppressAutoHyphens/>
              <w:snapToGrid w:val="0"/>
              <w:spacing w:after="0" w:line="240" w:lineRule="auto"/>
            </w:pPr>
            <w:r>
              <w:rPr>
                <w:rFonts w:ascii="Times New Roman" w:eastAsia="Calibri" w:hAnsi="Times New Roman" w:cs="Times New Roman"/>
                <w:lang w:eastAsia="ar-SA"/>
              </w:rPr>
              <w:t>Postępowanie uzupełniające - Weryfikacja przez komisję rekrutacyjną wniosków do szkoły i dokumentów potwierdzających  spełnienie przez kandydata kryteriów branych pod uwagę w postępowaniu rekrutacyjnym uzupełniającym.</w:t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D2982" w:rsidRDefault="005D2982" w:rsidP="003E226A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06.04.2021</w:t>
            </w:r>
          </w:p>
          <w:p w:rsidR="005D2982" w:rsidRDefault="005D2982" w:rsidP="003E226A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 xml:space="preserve">godz. 8:00 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D2982" w:rsidRDefault="005D2982" w:rsidP="003E226A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08.04.2021</w:t>
            </w:r>
          </w:p>
          <w:p w:rsidR="005D2982" w:rsidRDefault="005D2982" w:rsidP="003E226A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godz. 15:00</w:t>
            </w:r>
          </w:p>
        </w:tc>
      </w:tr>
      <w:tr w:rsidR="005D2982" w:rsidTr="003E226A">
        <w:trPr>
          <w:trHeight w:val="454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D2982" w:rsidRDefault="005D2982" w:rsidP="003E226A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8.</w:t>
            </w:r>
          </w:p>
        </w:tc>
        <w:tc>
          <w:tcPr>
            <w:tcW w:w="5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D2982" w:rsidRDefault="005D2982" w:rsidP="003E226A">
            <w:pPr>
              <w:suppressAutoHyphens/>
              <w:snapToGrid w:val="0"/>
              <w:spacing w:after="0" w:line="240" w:lineRule="auto"/>
            </w:pPr>
            <w:r>
              <w:rPr>
                <w:rFonts w:ascii="Times New Roman" w:eastAsia="Calibri" w:hAnsi="Times New Roman" w:cs="Times New Roman"/>
                <w:lang w:eastAsia="ar-SA"/>
              </w:rPr>
              <w:t xml:space="preserve">Postępowanie uzupełniające - Podanie do publicznej wiadomości przez komisję rekrutacyjną listy kandydatów zakwalifikowanych i kandydatów niezakwalifikowanych </w:t>
            </w:r>
            <w:r>
              <w:rPr>
                <w:rFonts w:ascii="Times New Roman" w:eastAsia="Calibri" w:hAnsi="Times New Roman" w:cs="Times New Roman"/>
                <w:lang w:eastAsia="ar-SA"/>
              </w:rPr>
              <w:br/>
              <w:t>w postępowaniu rekrutacyjnym uzupełniającym.</w:t>
            </w:r>
          </w:p>
        </w:tc>
        <w:tc>
          <w:tcPr>
            <w:tcW w:w="297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D2982" w:rsidRDefault="005D2982" w:rsidP="003E226A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09.04.2021, godz. 12:00</w:t>
            </w:r>
          </w:p>
        </w:tc>
      </w:tr>
      <w:tr w:rsidR="005D2982" w:rsidTr="003E226A">
        <w:trPr>
          <w:trHeight w:val="454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D2982" w:rsidRDefault="005D2982" w:rsidP="003E226A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9.</w:t>
            </w:r>
          </w:p>
        </w:tc>
        <w:tc>
          <w:tcPr>
            <w:tcW w:w="5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D2982" w:rsidRDefault="005D2982" w:rsidP="003E226A">
            <w:pPr>
              <w:suppressAutoHyphens/>
              <w:snapToGrid w:val="0"/>
              <w:spacing w:after="0" w:line="240" w:lineRule="auto"/>
            </w:pPr>
            <w:r>
              <w:rPr>
                <w:rFonts w:ascii="Times New Roman" w:eastAsia="Calibri" w:hAnsi="Times New Roman" w:cs="Times New Roman"/>
                <w:lang w:eastAsia="ar-SA"/>
              </w:rPr>
              <w:t xml:space="preserve">Postępowanie uzupełniające - Potwierdzanie przez rodzica kandydata woli przyjęcia w postaci pisemnego oświadczenia </w:t>
            </w:r>
            <w:r>
              <w:rPr>
                <w:rFonts w:ascii="Times New Roman" w:eastAsia="Calibri" w:hAnsi="Times New Roman" w:cs="Times New Roman"/>
                <w:lang w:eastAsia="ar-SA"/>
              </w:rPr>
              <w:br/>
              <w:t>w postępowaniu rekrutacyjnym uzupełniającym.</w:t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D2982" w:rsidRDefault="005D2982" w:rsidP="003E226A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12.04.2021</w:t>
            </w:r>
          </w:p>
          <w:p w:rsidR="005D2982" w:rsidRDefault="005D2982" w:rsidP="003E226A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godz. 8:00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D2982" w:rsidRDefault="005D2982" w:rsidP="003E226A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13.04.2020</w:t>
            </w:r>
          </w:p>
          <w:p w:rsidR="005D2982" w:rsidRDefault="005D2982" w:rsidP="003E226A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godz. 12:00</w:t>
            </w:r>
          </w:p>
        </w:tc>
      </w:tr>
      <w:tr w:rsidR="005D2982" w:rsidTr="003E226A">
        <w:trPr>
          <w:trHeight w:val="454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D2982" w:rsidRDefault="005D2982" w:rsidP="003E226A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10.</w:t>
            </w:r>
          </w:p>
        </w:tc>
        <w:tc>
          <w:tcPr>
            <w:tcW w:w="5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D2982" w:rsidRDefault="005D2982" w:rsidP="003E226A">
            <w:pPr>
              <w:suppressAutoHyphens/>
              <w:snapToGrid w:val="0"/>
              <w:spacing w:after="0" w:line="240" w:lineRule="auto"/>
            </w:pPr>
            <w:r>
              <w:rPr>
                <w:rFonts w:ascii="Times New Roman" w:eastAsia="Calibri" w:hAnsi="Times New Roman" w:cs="Times New Roman"/>
                <w:lang w:eastAsia="ar-SA"/>
              </w:rPr>
              <w:t>Postępowanie uzupełniające - Podanie do publicznej wiadomości przez komisję rekrutacyjną listy kandydatów przyjętych i kandydatów nieprzyjętych w postępowaniu rekrutacyjnym uzupełniającym.</w:t>
            </w:r>
          </w:p>
        </w:tc>
        <w:tc>
          <w:tcPr>
            <w:tcW w:w="297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D2982" w:rsidRDefault="005D2982" w:rsidP="003E226A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14.04.2021</w:t>
            </w:r>
          </w:p>
          <w:p w:rsidR="005D2982" w:rsidRDefault="005D2982" w:rsidP="003E226A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godz. 14:00</w:t>
            </w:r>
          </w:p>
        </w:tc>
      </w:tr>
    </w:tbl>
    <w:p w:rsidR="00905C57" w:rsidRDefault="005D2982"/>
    <w:sectPr w:rsidR="00905C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F0D"/>
    <w:rsid w:val="005D2982"/>
    <w:rsid w:val="0065017B"/>
    <w:rsid w:val="00A32D90"/>
    <w:rsid w:val="00D25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A6EF7C-F684-4CE7-8813-281C57DFE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D2982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8C946EB7</Template>
  <TotalTime>2</TotalTime>
  <Pages>1</Pages>
  <Words>354</Words>
  <Characters>2125</Characters>
  <Application>Microsoft Office Word</Application>
  <DocSecurity>0</DocSecurity>
  <Lines>17</Lines>
  <Paragraphs>4</Paragraphs>
  <ScaleCrop>false</ScaleCrop>
  <Company/>
  <LinksUpToDate>false</LinksUpToDate>
  <CharactersWithSpaces>2475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Krzywiec</dc:creator>
  <cp:keywords/>
  <dc:description/>
  <cp:lastModifiedBy>Karolina Krzywiec</cp:lastModifiedBy>
  <cp:revision>2</cp:revision>
  <dcterms:created xsi:type="dcterms:W3CDTF">2021-02-26T07:46:00Z</dcterms:created>
  <dcterms:modified xsi:type="dcterms:W3CDTF">2021-02-26T07:48:00Z</dcterms:modified>
</cp:coreProperties>
</file>