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536" w:rsidRPr="00516A71" w:rsidRDefault="00A62536" w:rsidP="00A62536">
      <w:pPr>
        <w:pStyle w:val="NormalnyWeb"/>
        <w:spacing w:before="0" w:beforeAutospacing="0" w:after="0" w:afterAutospacing="0" w:line="276" w:lineRule="auto"/>
        <w:jc w:val="center"/>
        <w:rPr>
          <w:b/>
          <w:sz w:val="32"/>
        </w:rPr>
      </w:pPr>
      <w:r w:rsidRPr="00516A71">
        <w:rPr>
          <w:b/>
          <w:bCs/>
          <w:sz w:val="32"/>
        </w:rPr>
        <w:t xml:space="preserve">ZARZĄDZENIE NR  </w:t>
      </w:r>
      <w:r w:rsidR="009F090F">
        <w:rPr>
          <w:b/>
          <w:bCs/>
          <w:sz w:val="32"/>
        </w:rPr>
        <w:t>6/2021</w:t>
      </w:r>
    </w:p>
    <w:p w:rsidR="00A62536" w:rsidRPr="00F4023A" w:rsidRDefault="00A62536" w:rsidP="00A62536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A62536" w:rsidRPr="00516A71" w:rsidRDefault="00A62536" w:rsidP="00A853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6A71">
        <w:rPr>
          <w:rFonts w:ascii="Times New Roman" w:hAnsi="Times New Roman" w:cs="Times New Roman"/>
          <w:b/>
          <w:sz w:val="28"/>
          <w:szCs w:val="24"/>
        </w:rPr>
        <w:t xml:space="preserve">Dyrektora Publicznej Szkoły Podstawowej nr 1 </w:t>
      </w:r>
      <w:r w:rsidR="00A8533F" w:rsidRPr="00516A71">
        <w:rPr>
          <w:rFonts w:ascii="Times New Roman" w:hAnsi="Times New Roman" w:cs="Times New Roman"/>
          <w:b/>
          <w:sz w:val="28"/>
          <w:szCs w:val="24"/>
        </w:rPr>
        <w:br/>
      </w:r>
      <w:r w:rsidRPr="00516A71">
        <w:rPr>
          <w:rFonts w:ascii="Times New Roman" w:hAnsi="Times New Roman" w:cs="Times New Roman"/>
          <w:b/>
          <w:sz w:val="28"/>
          <w:szCs w:val="24"/>
        </w:rPr>
        <w:t>im. Stefana Żeromskiego w Pionkach</w:t>
      </w:r>
      <w:r w:rsidR="00A8533F" w:rsidRPr="00516A7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16A71">
        <w:rPr>
          <w:rFonts w:ascii="Times New Roman" w:hAnsi="Times New Roman" w:cs="Times New Roman"/>
          <w:b/>
          <w:sz w:val="28"/>
          <w:szCs w:val="24"/>
        </w:rPr>
        <w:t xml:space="preserve">z </w:t>
      </w:r>
      <w:r w:rsidRPr="00A71C98">
        <w:rPr>
          <w:rFonts w:ascii="Times New Roman" w:hAnsi="Times New Roman" w:cs="Times New Roman"/>
          <w:b/>
          <w:sz w:val="28"/>
          <w:szCs w:val="24"/>
        </w:rPr>
        <w:t xml:space="preserve">dnia </w:t>
      </w:r>
      <w:r w:rsidR="002512C9">
        <w:rPr>
          <w:rFonts w:ascii="Times New Roman" w:hAnsi="Times New Roman" w:cs="Times New Roman"/>
          <w:b/>
          <w:sz w:val="28"/>
          <w:szCs w:val="24"/>
        </w:rPr>
        <w:t>10</w:t>
      </w:r>
      <w:r w:rsidR="009F090F">
        <w:rPr>
          <w:rFonts w:ascii="Times New Roman" w:hAnsi="Times New Roman" w:cs="Times New Roman"/>
          <w:b/>
          <w:sz w:val="28"/>
          <w:szCs w:val="24"/>
        </w:rPr>
        <w:t xml:space="preserve"> lutego 2021</w:t>
      </w:r>
      <w:r w:rsidR="00A8533F" w:rsidRPr="00A71C98">
        <w:rPr>
          <w:rFonts w:ascii="Times New Roman" w:hAnsi="Times New Roman" w:cs="Times New Roman"/>
          <w:b/>
          <w:sz w:val="28"/>
          <w:szCs w:val="24"/>
        </w:rPr>
        <w:t>r.</w:t>
      </w:r>
    </w:p>
    <w:p w:rsidR="00A8533F" w:rsidRPr="00F4023A" w:rsidRDefault="00A8533F" w:rsidP="00A853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E5239" w:rsidRDefault="005E5239" w:rsidP="005E5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sprawie: powołania Komisji rekrutacyjnej do oddziałów przedszkolnych oraz klas I</w:t>
      </w:r>
      <w:r w:rsidRPr="00516A71">
        <w:rPr>
          <w:rFonts w:ascii="Times New Roman" w:hAnsi="Times New Roman" w:cs="Times New Roman"/>
          <w:sz w:val="24"/>
          <w:szCs w:val="24"/>
        </w:rPr>
        <w:br/>
        <w:t>w Publicznej Szkole Podstawowej nr 1 im. Stefana Żeromskiego w Pionkach</w:t>
      </w:r>
      <w:r w:rsidRPr="005E5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239" w:rsidRDefault="005E5239" w:rsidP="005E5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5239" w:rsidRDefault="005E5239" w:rsidP="005E5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5239" w:rsidRPr="000D0BC6" w:rsidRDefault="005E5239" w:rsidP="005E5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0BC6">
        <w:rPr>
          <w:rFonts w:ascii="Times New Roman" w:hAnsi="Times New Roman" w:cs="Times New Roman"/>
          <w:sz w:val="24"/>
          <w:szCs w:val="24"/>
        </w:rPr>
        <w:t xml:space="preserve">Na podstawie art. 157 ust. 1 i 2 ustawy z dnia 14 grudnia 2016r. Prawo oświatowe </w:t>
      </w:r>
      <w:r w:rsidRPr="000D0BC6">
        <w:rPr>
          <w:rFonts w:ascii="Times New Roman" w:hAnsi="Times New Roman" w:cs="Times New Roman"/>
          <w:sz w:val="24"/>
          <w:szCs w:val="24"/>
        </w:rPr>
        <w:br/>
        <w:t xml:space="preserve">(Dz. U. z </w:t>
      </w:r>
      <w:r w:rsidRPr="000D0BC6">
        <w:rPr>
          <w:rFonts w:ascii="Arial" w:hAnsi="Arial" w:cs="Arial"/>
          <w:shd w:val="clear" w:color="auto" w:fill="FFFFFF"/>
        </w:rPr>
        <w:t xml:space="preserve">  </w:t>
      </w:r>
      <w:r w:rsidR="00436712" w:rsidRPr="000D0BC6">
        <w:rPr>
          <w:rFonts w:ascii="Times New Roman" w:hAnsi="Times New Roman" w:cs="Times New Roman"/>
          <w:sz w:val="24"/>
          <w:szCs w:val="24"/>
          <w:shd w:val="clear" w:color="auto" w:fill="FFFFFF"/>
        </w:rPr>
        <w:t>2019</w:t>
      </w:r>
      <w:r w:rsidRPr="000D0B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r. poz. </w:t>
      </w:r>
      <w:r w:rsidR="00923D49" w:rsidRPr="000D0B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1148 </w:t>
      </w:r>
      <w:r w:rsidRPr="000D0BC6">
        <w:rPr>
          <w:rFonts w:ascii="Times New Roman" w:hAnsi="Times New Roman" w:cs="Times New Roman"/>
          <w:sz w:val="24"/>
          <w:szCs w:val="24"/>
        </w:rPr>
        <w:t>) zarządzam, co następuje:</w:t>
      </w:r>
    </w:p>
    <w:p w:rsidR="005E5239" w:rsidRPr="00516A71" w:rsidRDefault="005E5239" w:rsidP="005E5239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A71">
        <w:rPr>
          <w:rFonts w:ascii="Times New Roman" w:hAnsi="Times New Roman" w:cs="Times New Roman"/>
          <w:b/>
          <w:sz w:val="24"/>
          <w:szCs w:val="24"/>
        </w:rPr>
        <w:t>§ 1.</w:t>
      </w:r>
    </w:p>
    <w:p w:rsidR="00983F76" w:rsidRPr="00F4023A" w:rsidRDefault="00983F76" w:rsidP="00F402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6B72" w:rsidRDefault="005E5239" w:rsidP="007C6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Powołuję komisję rekrutacyjną w składzie:</w:t>
      </w:r>
    </w:p>
    <w:p w:rsidR="005E5239" w:rsidRDefault="005E5239" w:rsidP="005E5239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Sylwia Osińska – przewodnicząca komisji</w:t>
      </w:r>
    </w:p>
    <w:p w:rsidR="005E5239" w:rsidRDefault="004E049D" w:rsidP="005E5239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Iwona Ś</w:t>
      </w:r>
      <w:r w:rsidR="005E5239">
        <w:rPr>
          <w:sz w:val="24"/>
          <w:szCs w:val="24"/>
        </w:rPr>
        <w:t>mietanka – członek komisji</w:t>
      </w:r>
    </w:p>
    <w:p w:rsidR="005E5239" w:rsidRDefault="009F090F" w:rsidP="005E5239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Beata Lenarczyk</w:t>
      </w:r>
      <w:r w:rsidR="000518A9">
        <w:rPr>
          <w:sz w:val="24"/>
          <w:szCs w:val="24"/>
        </w:rPr>
        <w:t xml:space="preserve"> </w:t>
      </w:r>
      <w:r w:rsidR="005E5239">
        <w:rPr>
          <w:sz w:val="24"/>
          <w:szCs w:val="24"/>
        </w:rPr>
        <w:t xml:space="preserve"> – członek komisji</w:t>
      </w:r>
    </w:p>
    <w:p w:rsidR="005E5239" w:rsidRDefault="009F090F" w:rsidP="005E5239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Jolanta Brzózek</w:t>
      </w:r>
      <w:r w:rsidR="005E5239">
        <w:rPr>
          <w:sz w:val="24"/>
          <w:szCs w:val="24"/>
        </w:rPr>
        <w:t xml:space="preserve"> – członek komisji</w:t>
      </w:r>
    </w:p>
    <w:p w:rsidR="005E5239" w:rsidRDefault="009F090F" w:rsidP="005E5239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Beata Ornat</w:t>
      </w:r>
      <w:r w:rsidR="005E5239">
        <w:rPr>
          <w:sz w:val="24"/>
          <w:szCs w:val="24"/>
        </w:rPr>
        <w:t xml:space="preserve"> – członek komisji</w:t>
      </w:r>
    </w:p>
    <w:p w:rsidR="00C472B3" w:rsidRPr="00C472B3" w:rsidRDefault="00C472B3" w:rsidP="00C472B3">
      <w:pPr>
        <w:pStyle w:val="Akapitzlist"/>
        <w:jc w:val="both"/>
        <w:rPr>
          <w:sz w:val="10"/>
          <w:szCs w:val="10"/>
        </w:rPr>
      </w:pPr>
      <w:bookmarkStart w:id="0" w:name="_GoBack"/>
      <w:bookmarkEnd w:id="0"/>
    </w:p>
    <w:p w:rsidR="00551E97" w:rsidRPr="00F4023A" w:rsidRDefault="00551E97" w:rsidP="00551E97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  <w:r w:rsidRPr="00F4023A">
        <w:rPr>
          <w:rFonts w:ascii="Times New Roman" w:hAnsi="Times New Roman" w:cs="Helvetica"/>
          <w:b/>
          <w:color w:val="000000"/>
          <w:sz w:val="24"/>
          <w:szCs w:val="24"/>
        </w:rPr>
        <w:t xml:space="preserve">§ </w:t>
      </w:r>
      <w:r w:rsidR="00F4023A" w:rsidRPr="00F4023A">
        <w:rPr>
          <w:rFonts w:ascii="Times New Roman" w:hAnsi="Times New Roman" w:cs="Helvetica"/>
          <w:b/>
          <w:color w:val="000000"/>
          <w:sz w:val="24"/>
          <w:szCs w:val="24"/>
        </w:rPr>
        <w:t>2</w:t>
      </w:r>
    </w:p>
    <w:p w:rsidR="00F4023A" w:rsidRPr="00F4023A" w:rsidRDefault="00F4023A" w:rsidP="00551E97">
      <w:pPr>
        <w:spacing w:after="0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5E5239" w:rsidRPr="005E5239" w:rsidRDefault="005E5239" w:rsidP="00551E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239">
        <w:rPr>
          <w:rFonts w:ascii="Times New Roman" w:hAnsi="Times New Roman" w:cs="Times New Roman"/>
          <w:sz w:val="24"/>
          <w:szCs w:val="24"/>
        </w:rPr>
        <w:t xml:space="preserve">Celem komisji rekrutacyjnej jest przeprowadzenie postępowania rekrutacyjnego </w:t>
      </w:r>
      <w:r w:rsidR="00C472B3">
        <w:rPr>
          <w:rFonts w:ascii="Times New Roman" w:hAnsi="Times New Roman" w:cs="Times New Roman"/>
          <w:sz w:val="24"/>
          <w:szCs w:val="24"/>
        </w:rPr>
        <w:t xml:space="preserve">do oddziałów przedszkolnych oraz klas I </w:t>
      </w:r>
      <w:r w:rsidR="00C472B3" w:rsidRPr="00F4023A">
        <w:rPr>
          <w:rFonts w:ascii="Times New Roman" w:hAnsi="Times New Roman" w:cs="Times New Roman"/>
          <w:sz w:val="24"/>
          <w:szCs w:val="24"/>
        </w:rPr>
        <w:t xml:space="preserve">w Publicznej Szkole Podstawowej nr 1 im. Stefana Żeromskiego </w:t>
      </w:r>
      <w:r w:rsidR="00C472B3">
        <w:rPr>
          <w:rFonts w:ascii="Times New Roman" w:hAnsi="Times New Roman" w:cs="Times New Roman"/>
          <w:sz w:val="24"/>
          <w:szCs w:val="24"/>
        </w:rPr>
        <w:br/>
      </w:r>
      <w:r w:rsidR="00C472B3" w:rsidRPr="00F4023A">
        <w:rPr>
          <w:rFonts w:ascii="Times New Roman" w:hAnsi="Times New Roman" w:cs="Times New Roman"/>
          <w:sz w:val="24"/>
          <w:szCs w:val="24"/>
        </w:rPr>
        <w:t>w Pionkach</w:t>
      </w:r>
      <w:r w:rsidR="00C472B3" w:rsidRPr="005E5239">
        <w:rPr>
          <w:rFonts w:ascii="Times New Roman" w:hAnsi="Times New Roman" w:cs="Times New Roman"/>
          <w:sz w:val="24"/>
          <w:szCs w:val="24"/>
        </w:rPr>
        <w:t xml:space="preserve"> </w:t>
      </w:r>
      <w:r w:rsidR="009F090F">
        <w:rPr>
          <w:rFonts w:ascii="Times New Roman" w:hAnsi="Times New Roman" w:cs="Times New Roman"/>
          <w:sz w:val="24"/>
          <w:szCs w:val="24"/>
        </w:rPr>
        <w:t>na rok 2021/2022</w:t>
      </w:r>
      <w:r w:rsidRPr="005E52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239" w:rsidRDefault="005E5239" w:rsidP="00551E9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72B3" w:rsidRPr="00F4023A" w:rsidRDefault="00C472B3" w:rsidP="00C472B3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  <w:r w:rsidRPr="00F4023A">
        <w:rPr>
          <w:rFonts w:ascii="Times New Roman" w:hAnsi="Times New Roman" w:cs="Helvetica"/>
          <w:b/>
          <w:color w:val="000000"/>
          <w:sz w:val="24"/>
          <w:szCs w:val="24"/>
        </w:rPr>
        <w:t xml:space="preserve">§ </w:t>
      </w:r>
      <w:r>
        <w:rPr>
          <w:rFonts w:ascii="Times New Roman" w:hAnsi="Times New Roman" w:cs="Helvetica"/>
          <w:b/>
          <w:color w:val="000000"/>
          <w:sz w:val="24"/>
          <w:szCs w:val="24"/>
        </w:rPr>
        <w:t>3</w:t>
      </w:r>
    </w:p>
    <w:p w:rsidR="005E5239" w:rsidRPr="000D0BC6" w:rsidRDefault="005E5239" w:rsidP="00551E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6D31" w:rsidRPr="000D0BC6" w:rsidRDefault="00551E97" w:rsidP="00551E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0BC6">
        <w:rPr>
          <w:rFonts w:ascii="Times New Roman" w:hAnsi="Times New Roman" w:cs="Times New Roman"/>
          <w:sz w:val="24"/>
          <w:szCs w:val="24"/>
        </w:rPr>
        <w:t>Zarządzen</w:t>
      </w:r>
      <w:r w:rsidR="004F2935" w:rsidRPr="000D0BC6">
        <w:rPr>
          <w:rFonts w:ascii="Times New Roman" w:hAnsi="Times New Roman" w:cs="Times New Roman"/>
          <w:sz w:val="24"/>
          <w:szCs w:val="24"/>
        </w:rPr>
        <w:t xml:space="preserve">ie wchodzi z dniem </w:t>
      </w:r>
      <w:r w:rsidR="002512C9">
        <w:rPr>
          <w:rFonts w:ascii="Times New Roman" w:hAnsi="Times New Roman" w:cs="Times New Roman"/>
          <w:sz w:val="24"/>
          <w:szCs w:val="24"/>
        </w:rPr>
        <w:t>10</w:t>
      </w:r>
      <w:r w:rsidR="009F090F">
        <w:rPr>
          <w:rFonts w:ascii="Times New Roman" w:hAnsi="Times New Roman" w:cs="Times New Roman"/>
          <w:sz w:val="24"/>
          <w:szCs w:val="24"/>
        </w:rPr>
        <w:t xml:space="preserve"> lutego 2021</w:t>
      </w:r>
      <w:r w:rsidRPr="000D0BC6">
        <w:rPr>
          <w:rFonts w:ascii="Times New Roman" w:hAnsi="Times New Roman" w:cs="Times New Roman"/>
          <w:sz w:val="24"/>
          <w:szCs w:val="24"/>
        </w:rPr>
        <w:t>r.</w:t>
      </w: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090F" w:rsidRDefault="009F090F" w:rsidP="009F09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Dyrektor Publicznej Szkoły Podstawowej nr 1 w Pionkach</w:t>
      </w:r>
    </w:p>
    <w:p w:rsidR="009F090F" w:rsidRDefault="009F090F" w:rsidP="009F09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090F" w:rsidRDefault="009F090F" w:rsidP="009F09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Wiktor </w:t>
      </w:r>
      <w:proofErr w:type="spellStart"/>
      <w:r>
        <w:rPr>
          <w:rFonts w:ascii="Times New Roman" w:hAnsi="Times New Roman" w:cs="Times New Roman"/>
          <w:sz w:val="24"/>
          <w:szCs w:val="24"/>
        </w:rPr>
        <w:t>Siek</w:t>
      </w:r>
      <w:proofErr w:type="spellEnd"/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Default="000D0BC6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0BC6" w:rsidRPr="00F4023A" w:rsidRDefault="000D0BC6" w:rsidP="000D0BC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D0BC6" w:rsidRPr="00F4023A" w:rsidSect="00F4023A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47EFD"/>
    <w:multiLevelType w:val="hybridMultilevel"/>
    <w:tmpl w:val="F2229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73D64"/>
    <w:multiLevelType w:val="hybridMultilevel"/>
    <w:tmpl w:val="C05C33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0A3751"/>
    <w:multiLevelType w:val="hybridMultilevel"/>
    <w:tmpl w:val="9A84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36435"/>
    <w:multiLevelType w:val="hybridMultilevel"/>
    <w:tmpl w:val="3386E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62536"/>
    <w:rsid w:val="000518A9"/>
    <w:rsid w:val="000B4727"/>
    <w:rsid w:val="000D0BC6"/>
    <w:rsid w:val="000E71C1"/>
    <w:rsid w:val="00191729"/>
    <w:rsid w:val="001E286A"/>
    <w:rsid w:val="002512C9"/>
    <w:rsid w:val="00270DE0"/>
    <w:rsid w:val="002D1148"/>
    <w:rsid w:val="003B059B"/>
    <w:rsid w:val="00436712"/>
    <w:rsid w:val="0045282A"/>
    <w:rsid w:val="00453F07"/>
    <w:rsid w:val="004868A5"/>
    <w:rsid w:val="004A7F7E"/>
    <w:rsid w:val="004C6D31"/>
    <w:rsid w:val="004E049D"/>
    <w:rsid w:val="004F2935"/>
    <w:rsid w:val="00516A71"/>
    <w:rsid w:val="00551E97"/>
    <w:rsid w:val="005E5239"/>
    <w:rsid w:val="00606653"/>
    <w:rsid w:val="0066661B"/>
    <w:rsid w:val="006B06AF"/>
    <w:rsid w:val="006B3593"/>
    <w:rsid w:val="006E0632"/>
    <w:rsid w:val="00706117"/>
    <w:rsid w:val="00746286"/>
    <w:rsid w:val="007C6B72"/>
    <w:rsid w:val="00923D49"/>
    <w:rsid w:val="00963213"/>
    <w:rsid w:val="00983F76"/>
    <w:rsid w:val="00990451"/>
    <w:rsid w:val="009F090F"/>
    <w:rsid w:val="00A62536"/>
    <w:rsid w:val="00A71C98"/>
    <w:rsid w:val="00A72858"/>
    <w:rsid w:val="00A753D1"/>
    <w:rsid w:val="00A8533F"/>
    <w:rsid w:val="00C472B3"/>
    <w:rsid w:val="00ED1937"/>
    <w:rsid w:val="00F4023A"/>
    <w:rsid w:val="00FA257E"/>
    <w:rsid w:val="00FA2F92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1EC3E-EDC0-4091-83D9-DBC6AD54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2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A6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625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6B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0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41E10C28</Template>
  <TotalTime>289</TotalTime>
  <Pages>2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m.mucha</dc:creator>
  <cp:keywords/>
  <dc:description/>
  <cp:lastModifiedBy>Karolina Krzywiec</cp:lastModifiedBy>
  <cp:revision>24</cp:revision>
  <cp:lastPrinted>2020-01-27T08:55:00Z</cp:lastPrinted>
  <dcterms:created xsi:type="dcterms:W3CDTF">2018-11-07T08:12:00Z</dcterms:created>
  <dcterms:modified xsi:type="dcterms:W3CDTF">2021-02-10T08:47:00Z</dcterms:modified>
</cp:coreProperties>
</file>